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B2" w:rsidRPr="00A04A87" w:rsidRDefault="00E75DB2" w:rsidP="004A20BD">
      <w:pPr>
        <w:ind w:firstLine="0"/>
        <w:jc w:val="center"/>
        <w:rPr>
          <w:b/>
          <w:bCs/>
        </w:rPr>
      </w:pPr>
      <w:r w:rsidRPr="00A04A87">
        <w:rPr>
          <w:b/>
          <w:bCs/>
        </w:rPr>
        <w:t>Пояснительная записка</w:t>
      </w:r>
    </w:p>
    <w:p w:rsidR="00E75DB2" w:rsidRDefault="00E75DB2" w:rsidP="00B17C38">
      <w:pPr>
        <w:ind w:firstLine="0"/>
        <w:jc w:val="center"/>
        <w:rPr>
          <w:b/>
          <w:bCs/>
        </w:rPr>
      </w:pPr>
      <w:r w:rsidRPr="00A04A87">
        <w:rPr>
          <w:b/>
          <w:bCs/>
        </w:rPr>
        <w:t xml:space="preserve">к проекту закона </w:t>
      </w:r>
      <w:r>
        <w:rPr>
          <w:b/>
          <w:bCs/>
        </w:rPr>
        <w:t>Республики Тыва</w:t>
      </w:r>
      <w:r w:rsidRPr="00A04A87">
        <w:rPr>
          <w:b/>
          <w:bCs/>
        </w:rPr>
        <w:t xml:space="preserve"> «</w:t>
      </w:r>
      <w:r w:rsidRPr="00B17C38">
        <w:rPr>
          <w:b/>
          <w:bCs/>
        </w:rPr>
        <w:t>О</w:t>
      </w:r>
      <w:r>
        <w:rPr>
          <w:b/>
          <w:bCs/>
        </w:rPr>
        <w:t>б организации деятельности пунктов прием и отгрузки древесины на территории Республики Тыва</w:t>
      </w:r>
      <w:r w:rsidRPr="00A04A87">
        <w:rPr>
          <w:b/>
          <w:bCs/>
        </w:rPr>
        <w:t>»</w:t>
      </w:r>
    </w:p>
    <w:p w:rsidR="00E75DB2" w:rsidRDefault="00E75DB2" w:rsidP="00A04A87">
      <w:pPr>
        <w:jc w:val="center"/>
        <w:rPr>
          <w:b/>
          <w:bCs/>
        </w:rPr>
      </w:pPr>
    </w:p>
    <w:p w:rsidR="00E75DB2" w:rsidRPr="00A90694" w:rsidRDefault="00E75DB2" w:rsidP="006C01CD">
      <w:pPr>
        <w:autoSpaceDE w:val="0"/>
        <w:autoSpaceDN w:val="0"/>
        <w:adjustRightInd w:val="0"/>
        <w:ind w:firstLine="720"/>
        <w:rPr>
          <w:bCs/>
        </w:rPr>
      </w:pPr>
      <w:r w:rsidRPr="00B17C38">
        <w:rPr>
          <w:bCs/>
        </w:rPr>
        <w:t>Проект закона Республики Тыва «Об организации деятельности пунктов прием и отгрузки древесины на территории Республики Тыва»</w:t>
      </w:r>
      <w:r w:rsidRPr="00B17C38">
        <w:rPr>
          <w:b/>
          <w:bCs/>
        </w:rPr>
        <w:t xml:space="preserve"> </w:t>
      </w:r>
      <w:r w:rsidRPr="00B17C38">
        <w:rPr>
          <w:bCs/>
        </w:rPr>
        <w:t xml:space="preserve">(далее - Проект закона) разработан </w:t>
      </w:r>
      <w:r>
        <w:rPr>
          <w:bCs/>
        </w:rPr>
        <w:t>в</w:t>
      </w:r>
      <w:r w:rsidRPr="00ED4511">
        <w:t xml:space="preserve"> целях создания системы контроля за оборотом лесной продукции на территории </w:t>
      </w:r>
      <w:r>
        <w:t>Республики</w:t>
      </w:r>
      <w:r w:rsidRPr="00ED4511">
        <w:t xml:space="preserve"> </w:t>
      </w:r>
      <w:r>
        <w:t>Тыва</w:t>
      </w:r>
      <w:r w:rsidRPr="00ED4511">
        <w:t>, борьбы с незаконной заготовкой и оборотом незаконно заготовленной древесины</w:t>
      </w:r>
      <w:r>
        <w:t xml:space="preserve">, а также в целях реализации </w:t>
      </w:r>
      <w:r w:rsidRPr="0067746C">
        <w:rPr>
          <w:bCs/>
        </w:rPr>
        <w:t xml:space="preserve">Федерального закона от 28 декабря </w:t>
      </w:r>
      <w:smartTag w:uri="urn:schemas-microsoft-com:office:smarttags" w:element="metricconverter">
        <w:smartTagPr>
          <w:attr w:name="ProductID" w:val="2013 г"/>
        </w:smartTagPr>
        <w:r w:rsidRPr="0067746C">
          <w:rPr>
            <w:bCs/>
          </w:rPr>
          <w:t>2013 г</w:t>
        </w:r>
      </w:smartTag>
      <w:r w:rsidRPr="0067746C">
        <w:rPr>
          <w:bCs/>
        </w:rPr>
        <w:t>. № 415-ФЗ «О внесении изменений в Лесной кодекс Российской Федерации и Кодекс Российской Федерации об административных правонарушениях», которым внесены изменения в Лес</w:t>
      </w:r>
      <w:r>
        <w:rPr>
          <w:bCs/>
        </w:rPr>
        <w:t>ной кодекс Российской Федерации</w:t>
      </w:r>
      <w:r w:rsidRPr="0067746C">
        <w:rPr>
          <w:bCs/>
        </w:rPr>
        <w:t xml:space="preserve"> регулирующие учет древесины, а также ее декларирования</w:t>
      </w:r>
      <w:r w:rsidRPr="0067746C">
        <w:rPr>
          <w:shd w:val="clear" w:color="auto" w:fill="FFFFFF"/>
        </w:rPr>
        <w:t xml:space="preserve"> </w:t>
      </w:r>
      <w:r>
        <w:rPr>
          <w:bCs/>
        </w:rPr>
        <w:t>юридическими лицами, индивидуальными предпринимателями</w:t>
      </w:r>
      <w:r>
        <w:rPr>
          <w:shd w:val="clear" w:color="auto" w:fill="FFFFFF"/>
        </w:rPr>
        <w:t xml:space="preserve"> при совершении </w:t>
      </w:r>
      <w:r w:rsidRPr="0067746C">
        <w:rPr>
          <w:shd w:val="clear" w:color="auto" w:fill="FFFFFF"/>
        </w:rPr>
        <w:t xml:space="preserve"> сдел</w:t>
      </w:r>
      <w:r>
        <w:rPr>
          <w:shd w:val="clear" w:color="auto" w:fill="FFFFFF"/>
        </w:rPr>
        <w:t>ок</w:t>
      </w:r>
      <w:r w:rsidRPr="0067746C">
        <w:rPr>
          <w:shd w:val="clear" w:color="auto" w:fill="FFFFFF"/>
        </w:rPr>
        <w:t xml:space="preserve"> с древесиной,</w:t>
      </w:r>
      <w:r w:rsidRPr="0067746C">
        <w:rPr>
          <w:bCs/>
        </w:rPr>
        <w:t xml:space="preserve">, в том числе в целях ввоза в Российскую Федерацию, вывоза из Российской Федерации, </w:t>
      </w:r>
      <w:r>
        <w:rPr>
          <w:bCs/>
        </w:rPr>
        <w:t>в</w:t>
      </w:r>
      <w:r w:rsidRPr="0067746C">
        <w:rPr>
          <w:bCs/>
        </w:rPr>
        <w:t xml:space="preserve"> единой государственной автоматизированной информационной системы учета древесины и сделок с ней</w:t>
      </w:r>
      <w:r>
        <w:rPr>
          <w:bCs/>
        </w:rPr>
        <w:t>.</w:t>
      </w:r>
    </w:p>
    <w:p w:rsidR="00E75DB2" w:rsidRDefault="00E75DB2" w:rsidP="006C01CD">
      <w:pPr>
        <w:ind w:firstLine="720"/>
      </w:pPr>
      <w:r>
        <w:t xml:space="preserve">Согласно п.п. 60 п. 2 ст.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осуществление нормативно-правового регулирования отдельных вопросов в области лесных отношений отнесено к полномочиям органов государственной власти субъектов РФ. </w:t>
      </w:r>
    </w:p>
    <w:p w:rsidR="00E75DB2" w:rsidRDefault="00E75DB2" w:rsidP="006C01CD">
      <w:pPr>
        <w:ind w:firstLine="720"/>
      </w:pPr>
      <w:r>
        <w:t>Статьей 83 Лесного кодекса РФ Российской Федерацией органом государственной власти субъектов РФ переданы полномочии по организации использования, охраны, защиты и воспроизводства лесов, обеспечению их охраны, защиты и воспроизводства, осуществлению на землях лесного фонда федерального государственного лесного надзора (лесной охраны).</w:t>
      </w:r>
    </w:p>
    <w:p w:rsidR="00E75DB2" w:rsidRDefault="00E75DB2" w:rsidP="006C01CD">
      <w:pPr>
        <w:ind w:firstLine="720"/>
      </w:pPr>
      <w:r>
        <w:t xml:space="preserve">Предлагаемым законопроектом установлены требования к деятельности пунктов приема и отгрузки древесины, определен порядок приема и учета принятой и отгружаемой древесины, установлен перечень документов, которые  необходимо иметь лицу, осуществляющему перевозку древесины. </w:t>
      </w:r>
    </w:p>
    <w:p w:rsidR="00E75DB2" w:rsidRDefault="00E75DB2" w:rsidP="006C01CD">
      <w:pPr>
        <w:ind w:firstLine="720"/>
      </w:pPr>
      <w:r>
        <w:t xml:space="preserve">Так, в соответствии с законопроектом пункты приема и отгрузки древесины подлежат обязательной постановке на учет в исполнительном органе государственной власти Республики Тыва. </w:t>
      </w:r>
    </w:p>
    <w:p w:rsidR="00E75DB2" w:rsidRDefault="00E75DB2" w:rsidP="006C01CD">
      <w:pPr>
        <w:ind w:firstLine="720"/>
      </w:pPr>
      <w:r>
        <w:t>Законопроектом предусмотрено налаживание четкой системы учета древесины от лесосеки до пункта обработки, его принятие будет способствовать пресечению незаконного лесопользования, и, как следствие, уменьшению экологического вреда, причиняемого лесам Республики Тыва.</w:t>
      </w:r>
    </w:p>
    <w:p w:rsidR="00E75DB2" w:rsidRDefault="00E75DB2" w:rsidP="006C01CD">
      <w:pPr>
        <w:ind w:firstLine="720"/>
      </w:pPr>
      <w:r>
        <w:t>Кроме того, ожидается положительный эффект для развития  предпринимательства в лесной сфере за счет устранения недобросовестной конкуренции со стороны нелегальных лесозаготовителей.</w:t>
      </w:r>
    </w:p>
    <w:p w:rsidR="00E75DB2" w:rsidRDefault="00E75DB2" w:rsidP="006C01CD">
      <w:pPr>
        <w:ind w:firstLine="720"/>
      </w:pPr>
      <w:r>
        <w:t xml:space="preserve">Предметом правового регулирования законопроекта является осуществление государственного надзора за обращением древесины в целях сохранения и рационального использования лесных ресурсов. </w:t>
      </w:r>
    </w:p>
    <w:p w:rsidR="00E75DB2" w:rsidRDefault="00E75DB2" w:rsidP="006C01CD">
      <w:pPr>
        <w:ind w:firstLine="720"/>
      </w:pPr>
      <w:r>
        <w:t xml:space="preserve">Функции уполномоченного органа планируется возложить на Государственный комитет по лесному хозяйству Республики Тыва. </w:t>
      </w:r>
    </w:p>
    <w:p w:rsidR="00E75DB2" w:rsidRDefault="00E75DB2" w:rsidP="006C01CD">
      <w:pPr>
        <w:ind w:firstLine="720"/>
      </w:pPr>
      <w:r>
        <w:t xml:space="preserve">Реализация законопроекта не потребует дополнительных расходов, покрываемых за счет средств Республики Тыва. </w:t>
      </w:r>
    </w:p>
    <w:p w:rsidR="00E75DB2" w:rsidRDefault="00E75DB2" w:rsidP="006C01CD">
      <w:pPr>
        <w:ind w:firstLine="720"/>
      </w:pPr>
    </w:p>
    <w:p w:rsidR="00E75DB2" w:rsidRDefault="00E75DB2" w:rsidP="006C01CD">
      <w:pPr>
        <w:ind w:firstLine="0"/>
      </w:pPr>
    </w:p>
    <w:p w:rsidR="00E75DB2" w:rsidRDefault="00E75DB2" w:rsidP="006C01CD">
      <w:pPr>
        <w:ind w:firstLine="0"/>
        <w:jc w:val="center"/>
        <w:rPr>
          <w:b/>
          <w:bCs/>
        </w:rPr>
      </w:pPr>
    </w:p>
    <w:p w:rsidR="00E75DB2" w:rsidRPr="00E36CD4" w:rsidRDefault="00E75DB2" w:rsidP="006C01CD">
      <w:pPr>
        <w:ind w:firstLine="0"/>
        <w:jc w:val="center"/>
        <w:rPr>
          <w:b/>
          <w:bCs/>
        </w:rPr>
      </w:pPr>
      <w:r w:rsidRPr="00E36CD4">
        <w:rPr>
          <w:b/>
          <w:bCs/>
        </w:rPr>
        <w:t>Финансово-эконом</w:t>
      </w:r>
      <w:bookmarkStart w:id="0" w:name="_GoBack"/>
      <w:bookmarkEnd w:id="0"/>
      <w:r w:rsidRPr="00E36CD4">
        <w:rPr>
          <w:b/>
          <w:bCs/>
        </w:rPr>
        <w:t>ическое обоснование</w:t>
      </w:r>
    </w:p>
    <w:p w:rsidR="00E75DB2" w:rsidRDefault="00E75DB2" w:rsidP="006C01CD">
      <w:pPr>
        <w:ind w:firstLine="0"/>
        <w:jc w:val="center"/>
        <w:rPr>
          <w:b/>
          <w:bCs/>
        </w:rPr>
      </w:pPr>
      <w:r w:rsidRPr="00E36CD4">
        <w:rPr>
          <w:b/>
          <w:bCs/>
        </w:rPr>
        <w:t xml:space="preserve">к проекту закона Республики Тыва </w:t>
      </w:r>
      <w:r w:rsidRPr="00E05FA9">
        <w:rPr>
          <w:b/>
          <w:bCs/>
        </w:rPr>
        <w:t>«Об организации деятельности пунктов прием и отгрузки древесины на территории Республики Тыва»</w:t>
      </w:r>
    </w:p>
    <w:p w:rsidR="00E75DB2" w:rsidRPr="00E36CD4" w:rsidRDefault="00E75DB2" w:rsidP="006C01CD">
      <w:pPr>
        <w:ind w:firstLine="0"/>
        <w:jc w:val="center"/>
        <w:rPr>
          <w:b/>
        </w:rPr>
      </w:pPr>
    </w:p>
    <w:p w:rsidR="00E75DB2" w:rsidRPr="006C01CD" w:rsidRDefault="00E75DB2" w:rsidP="006C01CD">
      <w:pPr>
        <w:ind w:firstLine="708"/>
      </w:pPr>
      <w:r w:rsidRPr="006C01CD">
        <w:t xml:space="preserve">Принятие Закона Республики Тыва </w:t>
      </w:r>
      <w:r w:rsidRPr="006C01CD">
        <w:rPr>
          <w:bCs/>
        </w:rPr>
        <w:t>«Об организации деятельности пунктов прием и отгрузки древесины на территории Республики Тыва»</w:t>
      </w:r>
      <w:r w:rsidRPr="006C01CD">
        <w:t xml:space="preserve"> не потребует дополнительного финансирования из республиканского бюджета Республики Тыва и бюджетов каких-либо уровней бюджетной системы Российской Федерации. </w:t>
      </w:r>
    </w:p>
    <w:p w:rsidR="00E75DB2" w:rsidRPr="00E36CD4" w:rsidRDefault="00E75DB2" w:rsidP="006C01CD">
      <w:pPr>
        <w:ind w:firstLine="708"/>
      </w:pPr>
    </w:p>
    <w:p w:rsidR="00E75DB2" w:rsidRPr="00E36CD4" w:rsidRDefault="00E75DB2" w:rsidP="006C01CD">
      <w:pPr>
        <w:ind w:firstLine="0"/>
      </w:pPr>
    </w:p>
    <w:p w:rsidR="00E75DB2" w:rsidRPr="00E36CD4" w:rsidRDefault="00E75DB2" w:rsidP="006C01CD">
      <w:pPr>
        <w:ind w:firstLine="0"/>
        <w:jc w:val="center"/>
      </w:pPr>
      <w:r w:rsidRPr="00E36CD4">
        <w:rPr>
          <w:b/>
          <w:bCs/>
        </w:rPr>
        <w:t>ПЕРЕЧЕНЬ</w:t>
      </w:r>
    </w:p>
    <w:p w:rsidR="00E75DB2" w:rsidRDefault="00E75DB2" w:rsidP="006C01CD">
      <w:pPr>
        <w:ind w:firstLine="0"/>
        <w:jc w:val="center"/>
        <w:rPr>
          <w:b/>
          <w:bCs/>
        </w:rPr>
      </w:pPr>
      <w:r w:rsidRPr="00E36CD4">
        <w:rPr>
          <w:b/>
          <w:bCs/>
        </w:rPr>
        <w:t>перечень актов законодательства Республики Тыва, подлежащих в связи с данным законопроектом признанию утратившими силу, приостановлению, изменению, дополнению или принятию, в том числе актов Главы - Председателя Правительства и Правительства, необходимых для обеспечения действия норм законопроекта</w:t>
      </w:r>
    </w:p>
    <w:p w:rsidR="00E75DB2" w:rsidRPr="00E36CD4" w:rsidRDefault="00E75DB2" w:rsidP="006C01CD">
      <w:pPr>
        <w:ind w:firstLine="0"/>
        <w:jc w:val="center"/>
        <w:rPr>
          <w:b/>
        </w:rPr>
      </w:pPr>
    </w:p>
    <w:p w:rsidR="00E75DB2" w:rsidRPr="006C01CD" w:rsidRDefault="00E75DB2" w:rsidP="006C01CD">
      <w:pPr>
        <w:ind w:firstLine="0"/>
      </w:pPr>
      <w:r w:rsidRPr="00E36CD4">
        <w:t xml:space="preserve">      </w:t>
      </w:r>
      <w:r w:rsidRPr="006C01CD">
        <w:t xml:space="preserve">Принятие закона Республики Тыва </w:t>
      </w:r>
      <w:r w:rsidRPr="006C01CD">
        <w:rPr>
          <w:bCs/>
        </w:rPr>
        <w:t>«Об организации деятельности пунктов прием и отгрузки древесины на территории Республики Тыва»</w:t>
      </w:r>
      <w:r w:rsidRPr="006C01CD">
        <w:t xml:space="preserve"> не потребует признания утратившими силу, приостановления, изменения, дополнения или принятия других законов Республики Тыва, в том числе актов Главы - Председателя Правительства Республики Тыва. Принятие законопроекта потребует принятия Закона Республики Тыва «Об административной ответственности за неисполнение требований к организации деятельности пунктов приема, переработки и отгрузки древесины на территории Республики Тыва».</w:t>
      </w:r>
    </w:p>
    <w:p w:rsidR="00E75DB2" w:rsidRPr="006C01CD" w:rsidRDefault="00E75DB2" w:rsidP="006C01CD">
      <w:pPr>
        <w:ind w:firstLine="0"/>
      </w:pPr>
    </w:p>
    <w:p w:rsidR="00E75DB2" w:rsidRDefault="00E75DB2" w:rsidP="00E36CD4">
      <w:pPr>
        <w:spacing w:line="240" w:lineRule="exact"/>
        <w:ind w:firstLine="0"/>
      </w:pPr>
      <w:r w:rsidRPr="00E36CD4">
        <w:t xml:space="preserve">                       </w:t>
      </w:r>
    </w:p>
    <w:p w:rsidR="00E75DB2" w:rsidRDefault="00E75DB2" w:rsidP="00E36CD4">
      <w:pPr>
        <w:spacing w:line="240" w:lineRule="exact"/>
        <w:ind w:firstLine="0"/>
      </w:pPr>
    </w:p>
    <w:p w:rsidR="00E75DB2" w:rsidRDefault="00E75DB2" w:rsidP="006C01CD">
      <w:pPr>
        <w:ind w:firstLine="0"/>
      </w:pPr>
    </w:p>
    <w:p w:rsidR="00E75DB2" w:rsidRPr="00E36CD4" w:rsidRDefault="00E75DB2" w:rsidP="006C01CD">
      <w:pPr>
        <w:ind w:firstLine="0"/>
      </w:pPr>
      <w:r>
        <w:t xml:space="preserve">                    </w:t>
      </w:r>
      <w:r w:rsidRPr="00E36CD4">
        <w:t xml:space="preserve"> Председатель</w:t>
      </w:r>
    </w:p>
    <w:p w:rsidR="00E75DB2" w:rsidRPr="00E36CD4" w:rsidRDefault="00E75DB2" w:rsidP="006C01CD">
      <w:pPr>
        <w:ind w:firstLine="0"/>
      </w:pPr>
      <w:r w:rsidRPr="00E36CD4">
        <w:t xml:space="preserve">    Государственного комитета по лесному </w:t>
      </w:r>
    </w:p>
    <w:p w:rsidR="00E75DB2" w:rsidRPr="00E36CD4" w:rsidRDefault="00E75DB2" w:rsidP="006C01CD">
      <w:pPr>
        <w:ind w:firstLine="0"/>
      </w:pPr>
      <w:r w:rsidRPr="00E36CD4">
        <w:t xml:space="preserve">             хозяйству Республики Тыва                                                  А.Т. Бараан</w:t>
      </w:r>
    </w:p>
    <w:sectPr w:rsidR="00E75DB2" w:rsidRPr="00E36CD4" w:rsidSect="00222248">
      <w:pgSz w:w="11906" w:h="16838"/>
      <w:pgMar w:top="1134" w:right="746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946"/>
    <w:rsid w:val="0000098E"/>
    <w:rsid w:val="00000BA9"/>
    <w:rsid w:val="00001144"/>
    <w:rsid w:val="000011A1"/>
    <w:rsid w:val="0000163C"/>
    <w:rsid w:val="000017E8"/>
    <w:rsid w:val="00002862"/>
    <w:rsid w:val="00002A09"/>
    <w:rsid w:val="00002A59"/>
    <w:rsid w:val="00002C9E"/>
    <w:rsid w:val="0000329A"/>
    <w:rsid w:val="000033EC"/>
    <w:rsid w:val="000035E4"/>
    <w:rsid w:val="00003D98"/>
    <w:rsid w:val="00004A26"/>
    <w:rsid w:val="00005072"/>
    <w:rsid w:val="00005143"/>
    <w:rsid w:val="00005194"/>
    <w:rsid w:val="000051C4"/>
    <w:rsid w:val="00005229"/>
    <w:rsid w:val="000058D9"/>
    <w:rsid w:val="00005B76"/>
    <w:rsid w:val="00005E8E"/>
    <w:rsid w:val="00006BF6"/>
    <w:rsid w:val="00006DC0"/>
    <w:rsid w:val="00006DE5"/>
    <w:rsid w:val="00006E77"/>
    <w:rsid w:val="00006EE9"/>
    <w:rsid w:val="00007074"/>
    <w:rsid w:val="00007235"/>
    <w:rsid w:val="0000743B"/>
    <w:rsid w:val="000076D3"/>
    <w:rsid w:val="00007D8B"/>
    <w:rsid w:val="00007F93"/>
    <w:rsid w:val="0001028E"/>
    <w:rsid w:val="000103AF"/>
    <w:rsid w:val="00010468"/>
    <w:rsid w:val="00010683"/>
    <w:rsid w:val="00010693"/>
    <w:rsid w:val="00010909"/>
    <w:rsid w:val="00010A28"/>
    <w:rsid w:val="00010BB8"/>
    <w:rsid w:val="00010D2E"/>
    <w:rsid w:val="00011265"/>
    <w:rsid w:val="0001149B"/>
    <w:rsid w:val="000118AB"/>
    <w:rsid w:val="000119CB"/>
    <w:rsid w:val="00011CB6"/>
    <w:rsid w:val="00012057"/>
    <w:rsid w:val="0001275B"/>
    <w:rsid w:val="0001293D"/>
    <w:rsid w:val="00012AB2"/>
    <w:rsid w:val="00012D3C"/>
    <w:rsid w:val="00012FCB"/>
    <w:rsid w:val="00012FE7"/>
    <w:rsid w:val="0001327A"/>
    <w:rsid w:val="000134A1"/>
    <w:rsid w:val="000134A5"/>
    <w:rsid w:val="0001401A"/>
    <w:rsid w:val="000143D0"/>
    <w:rsid w:val="00015049"/>
    <w:rsid w:val="000150DA"/>
    <w:rsid w:val="00015A3C"/>
    <w:rsid w:val="000163BB"/>
    <w:rsid w:val="00016497"/>
    <w:rsid w:val="000172E9"/>
    <w:rsid w:val="000176D3"/>
    <w:rsid w:val="00017D53"/>
    <w:rsid w:val="00020912"/>
    <w:rsid w:val="00020C16"/>
    <w:rsid w:val="000217CA"/>
    <w:rsid w:val="00021A79"/>
    <w:rsid w:val="00021AAC"/>
    <w:rsid w:val="00021BDD"/>
    <w:rsid w:val="00022129"/>
    <w:rsid w:val="00022198"/>
    <w:rsid w:val="00022255"/>
    <w:rsid w:val="000224B5"/>
    <w:rsid w:val="0002299C"/>
    <w:rsid w:val="00022BBD"/>
    <w:rsid w:val="00022C4D"/>
    <w:rsid w:val="00022D53"/>
    <w:rsid w:val="00022DCC"/>
    <w:rsid w:val="000232C9"/>
    <w:rsid w:val="00023D83"/>
    <w:rsid w:val="00023DEB"/>
    <w:rsid w:val="00023DFF"/>
    <w:rsid w:val="00023E9A"/>
    <w:rsid w:val="00023FC3"/>
    <w:rsid w:val="000244CE"/>
    <w:rsid w:val="00024EA0"/>
    <w:rsid w:val="00024EE2"/>
    <w:rsid w:val="0002503A"/>
    <w:rsid w:val="00025319"/>
    <w:rsid w:val="0002534B"/>
    <w:rsid w:val="00025359"/>
    <w:rsid w:val="000253FD"/>
    <w:rsid w:val="000258C8"/>
    <w:rsid w:val="000258CC"/>
    <w:rsid w:val="00025CE3"/>
    <w:rsid w:val="00025F95"/>
    <w:rsid w:val="00026117"/>
    <w:rsid w:val="0002616B"/>
    <w:rsid w:val="00026410"/>
    <w:rsid w:val="0002692B"/>
    <w:rsid w:val="00026AD9"/>
    <w:rsid w:val="00026AE0"/>
    <w:rsid w:val="00026B9A"/>
    <w:rsid w:val="00027029"/>
    <w:rsid w:val="00027044"/>
    <w:rsid w:val="000272DE"/>
    <w:rsid w:val="0002791D"/>
    <w:rsid w:val="00027FCE"/>
    <w:rsid w:val="000304F6"/>
    <w:rsid w:val="000306EB"/>
    <w:rsid w:val="00030C35"/>
    <w:rsid w:val="00030DFD"/>
    <w:rsid w:val="00031528"/>
    <w:rsid w:val="00031A9F"/>
    <w:rsid w:val="00033020"/>
    <w:rsid w:val="00033121"/>
    <w:rsid w:val="0003333B"/>
    <w:rsid w:val="0003338E"/>
    <w:rsid w:val="00033B28"/>
    <w:rsid w:val="00033ED2"/>
    <w:rsid w:val="00033F5D"/>
    <w:rsid w:val="0003408A"/>
    <w:rsid w:val="00034848"/>
    <w:rsid w:val="00034995"/>
    <w:rsid w:val="00034AC8"/>
    <w:rsid w:val="00034C89"/>
    <w:rsid w:val="00034DEC"/>
    <w:rsid w:val="00035C59"/>
    <w:rsid w:val="00035E3E"/>
    <w:rsid w:val="00035F7C"/>
    <w:rsid w:val="0003607F"/>
    <w:rsid w:val="00036400"/>
    <w:rsid w:val="0003653C"/>
    <w:rsid w:val="00036611"/>
    <w:rsid w:val="000368E4"/>
    <w:rsid w:val="00036A64"/>
    <w:rsid w:val="00036F5B"/>
    <w:rsid w:val="00037655"/>
    <w:rsid w:val="00040318"/>
    <w:rsid w:val="000403E7"/>
    <w:rsid w:val="0004098F"/>
    <w:rsid w:val="000410F0"/>
    <w:rsid w:val="00041234"/>
    <w:rsid w:val="000415B7"/>
    <w:rsid w:val="00041855"/>
    <w:rsid w:val="0004186E"/>
    <w:rsid w:val="00041949"/>
    <w:rsid w:val="00041B4F"/>
    <w:rsid w:val="000420F1"/>
    <w:rsid w:val="000421EE"/>
    <w:rsid w:val="000429FF"/>
    <w:rsid w:val="0004376C"/>
    <w:rsid w:val="000439E7"/>
    <w:rsid w:val="00043E30"/>
    <w:rsid w:val="00043FE2"/>
    <w:rsid w:val="00044625"/>
    <w:rsid w:val="000446F2"/>
    <w:rsid w:val="00044DFB"/>
    <w:rsid w:val="0004520E"/>
    <w:rsid w:val="0004576A"/>
    <w:rsid w:val="0004578A"/>
    <w:rsid w:val="0004578F"/>
    <w:rsid w:val="000459F5"/>
    <w:rsid w:val="00045DCF"/>
    <w:rsid w:val="00046205"/>
    <w:rsid w:val="0004663B"/>
    <w:rsid w:val="00046684"/>
    <w:rsid w:val="000466FD"/>
    <w:rsid w:val="000469A5"/>
    <w:rsid w:val="00046C7D"/>
    <w:rsid w:val="00046EEA"/>
    <w:rsid w:val="0004730D"/>
    <w:rsid w:val="00047515"/>
    <w:rsid w:val="00047944"/>
    <w:rsid w:val="00047AF7"/>
    <w:rsid w:val="00047BD8"/>
    <w:rsid w:val="0005026C"/>
    <w:rsid w:val="000502AB"/>
    <w:rsid w:val="000508D8"/>
    <w:rsid w:val="000509FB"/>
    <w:rsid w:val="00050D28"/>
    <w:rsid w:val="00050E0E"/>
    <w:rsid w:val="00051771"/>
    <w:rsid w:val="000517B7"/>
    <w:rsid w:val="00051982"/>
    <w:rsid w:val="00051E2B"/>
    <w:rsid w:val="00051E4D"/>
    <w:rsid w:val="0005212B"/>
    <w:rsid w:val="000523BD"/>
    <w:rsid w:val="000528CD"/>
    <w:rsid w:val="0005300E"/>
    <w:rsid w:val="0005332B"/>
    <w:rsid w:val="0005338A"/>
    <w:rsid w:val="000533B6"/>
    <w:rsid w:val="000537B2"/>
    <w:rsid w:val="00053905"/>
    <w:rsid w:val="0005390C"/>
    <w:rsid w:val="00053CB4"/>
    <w:rsid w:val="00053FCF"/>
    <w:rsid w:val="000545A6"/>
    <w:rsid w:val="00054B94"/>
    <w:rsid w:val="00054D49"/>
    <w:rsid w:val="00054D7F"/>
    <w:rsid w:val="00054F9B"/>
    <w:rsid w:val="00055076"/>
    <w:rsid w:val="000557E5"/>
    <w:rsid w:val="0005627B"/>
    <w:rsid w:val="0005647C"/>
    <w:rsid w:val="0005687B"/>
    <w:rsid w:val="000569ED"/>
    <w:rsid w:val="00056D15"/>
    <w:rsid w:val="000602D0"/>
    <w:rsid w:val="00060329"/>
    <w:rsid w:val="00060505"/>
    <w:rsid w:val="00060FBE"/>
    <w:rsid w:val="000610BD"/>
    <w:rsid w:val="000611AA"/>
    <w:rsid w:val="00061423"/>
    <w:rsid w:val="000618E1"/>
    <w:rsid w:val="0006194A"/>
    <w:rsid w:val="00061C28"/>
    <w:rsid w:val="00061DBD"/>
    <w:rsid w:val="00061DC5"/>
    <w:rsid w:val="00061EA1"/>
    <w:rsid w:val="00061EB8"/>
    <w:rsid w:val="00061F43"/>
    <w:rsid w:val="00062B09"/>
    <w:rsid w:val="00062E11"/>
    <w:rsid w:val="000634AB"/>
    <w:rsid w:val="00063648"/>
    <w:rsid w:val="00063C50"/>
    <w:rsid w:val="00063CD9"/>
    <w:rsid w:val="00063E61"/>
    <w:rsid w:val="00064193"/>
    <w:rsid w:val="000646C4"/>
    <w:rsid w:val="00064DB2"/>
    <w:rsid w:val="00065110"/>
    <w:rsid w:val="00065266"/>
    <w:rsid w:val="000659EF"/>
    <w:rsid w:val="00065AE3"/>
    <w:rsid w:val="00065B34"/>
    <w:rsid w:val="00065C86"/>
    <w:rsid w:val="00065DCA"/>
    <w:rsid w:val="0006606E"/>
    <w:rsid w:val="000662CF"/>
    <w:rsid w:val="00066572"/>
    <w:rsid w:val="000666C9"/>
    <w:rsid w:val="000666F7"/>
    <w:rsid w:val="0006670C"/>
    <w:rsid w:val="0006677E"/>
    <w:rsid w:val="0006696E"/>
    <w:rsid w:val="00066A3F"/>
    <w:rsid w:val="00066C6F"/>
    <w:rsid w:val="00066F8B"/>
    <w:rsid w:val="0006731A"/>
    <w:rsid w:val="0006755C"/>
    <w:rsid w:val="00067616"/>
    <w:rsid w:val="00070291"/>
    <w:rsid w:val="000705F1"/>
    <w:rsid w:val="0007107E"/>
    <w:rsid w:val="000711EE"/>
    <w:rsid w:val="00071432"/>
    <w:rsid w:val="00071592"/>
    <w:rsid w:val="000715F5"/>
    <w:rsid w:val="0007190C"/>
    <w:rsid w:val="00071B0C"/>
    <w:rsid w:val="00071C91"/>
    <w:rsid w:val="00071DBA"/>
    <w:rsid w:val="00071F29"/>
    <w:rsid w:val="00071F65"/>
    <w:rsid w:val="0007255D"/>
    <w:rsid w:val="00072B5C"/>
    <w:rsid w:val="00072E71"/>
    <w:rsid w:val="00073111"/>
    <w:rsid w:val="00073664"/>
    <w:rsid w:val="00073677"/>
    <w:rsid w:val="00073708"/>
    <w:rsid w:val="00073FE1"/>
    <w:rsid w:val="000741DF"/>
    <w:rsid w:val="000744A0"/>
    <w:rsid w:val="00074939"/>
    <w:rsid w:val="000751E0"/>
    <w:rsid w:val="00075372"/>
    <w:rsid w:val="000754F1"/>
    <w:rsid w:val="00075810"/>
    <w:rsid w:val="00075877"/>
    <w:rsid w:val="00075999"/>
    <w:rsid w:val="00075DF2"/>
    <w:rsid w:val="000764D3"/>
    <w:rsid w:val="0007695A"/>
    <w:rsid w:val="00077084"/>
    <w:rsid w:val="000774B6"/>
    <w:rsid w:val="000774E0"/>
    <w:rsid w:val="00077572"/>
    <w:rsid w:val="00077724"/>
    <w:rsid w:val="000779AC"/>
    <w:rsid w:val="00077BCC"/>
    <w:rsid w:val="00077EF1"/>
    <w:rsid w:val="000804E0"/>
    <w:rsid w:val="000809B2"/>
    <w:rsid w:val="00080AFF"/>
    <w:rsid w:val="00080C57"/>
    <w:rsid w:val="00080F55"/>
    <w:rsid w:val="0008107A"/>
    <w:rsid w:val="0008140B"/>
    <w:rsid w:val="00081E13"/>
    <w:rsid w:val="00081E9A"/>
    <w:rsid w:val="000822E5"/>
    <w:rsid w:val="000823EE"/>
    <w:rsid w:val="000829E6"/>
    <w:rsid w:val="00082ACF"/>
    <w:rsid w:val="00082B94"/>
    <w:rsid w:val="00082D67"/>
    <w:rsid w:val="00082F72"/>
    <w:rsid w:val="000833A0"/>
    <w:rsid w:val="000836F6"/>
    <w:rsid w:val="00083D13"/>
    <w:rsid w:val="00084324"/>
    <w:rsid w:val="00084436"/>
    <w:rsid w:val="00084A5B"/>
    <w:rsid w:val="00084AB5"/>
    <w:rsid w:val="00084C84"/>
    <w:rsid w:val="00084D88"/>
    <w:rsid w:val="00085040"/>
    <w:rsid w:val="00085227"/>
    <w:rsid w:val="0008535B"/>
    <w:rsid w:val="000856AB"/>
    <w:rsid w:val="00085B49"/>
    <w:rsid w:val="00085B58"/>
    <w:rsid w:val="00085C63"/>
    <w:rsid w:val="000861EC"/>
    <w:rsid w:val="00086238"/>
    <w:rsid w:val="00086451"/>
    <w:rsid w:val="000867A0"/>
    <w:rsid w:val="000869C9"/>
    <w:rsid w:val="00086B9A"/>
    <w:rsid w:val="00086E3F"/>
    <w:rsid w:val="000879E7"/>
    <w:rsid w:val="00087AF2"/>
    <w:rsid w:val="000902F2"/>
    <w:rsid w:val="00090C31"/>
    <w:rsid w:val="000912A7"/>
    <w:rsid w:val="000915E1"/>
    <w:rsid w:val="00091848"/>
    <w:rsid w:val="00091994"/>
    <w:rsid w:val="00091FFE"/>
    <w:rsid w:val="000921B4"/>
    <w:rsid w:val="0009226D"/>
    <w:rsid w:val="0009227F"/>
    <w:rsid w:val="000931AB"/>
    <w:rsid w:val="000935A0"/>
    <w:rsid w:val="00093889"/>
    <w:rsid w:val="00093BB2"/>
    <w:rsid w:val="00093F7B"/>
    <w:rsid w:val="000941A0"/>
    <w:rsid w:val="00094360"/>
    <w:rsid w:val="0009445E"/>
    <w:rsid w:val="00094763"/>
    <w:rsid w:val="000949A4"/>
    <w:rsid w:val="00094A00"/>
    <w:rsid w:val="00094A7D"/>
    <w:rsid w:val="00094D88"/>
    <w:rsid w:val="000952DE"/>
    <w:rsid w:val="0009579E"/>
    <w:rsid w:val="00095B40"/>
    <w:rsid w:val="00095B8B"/>
    <w:rsid w:val="00096722"/>
    <w:rsid w:val="000968F3"/>
    <w:rsid w:val="000969F2"/>
    <w:rsid w:val="00096CFB"/>
    <w:rsid w:val="00097119"/>
    <w:rsid w:val="0009712B"/>
    <w:rsid w:val="000971E4"/>
    <w:rsid w:val="0009730D"/>
    <w:rsid w:val="00097683"/>
    <w:rsid w:val="000979B7"/>
    <w:rsid w:val="00097A36"/>
    <w:rsid w:val="00097A9B"/>
    <w:rsid w:val="00097D3F"/>
    <w:rsid w:val="00097D89"/>
    <w:rsid w:val="00097F07"/>
    <w:rsid w:val="000A0244"/>
    <w:rsid w:val="000A0262"/>
    <w:rsid w:val="000A06AC"/>
    <w:rsid w:val="000A0785"/>
    <w:rsid w:val="000A08A1"/>
    <w:rsid w:val="000A0C1C"/>
    <w:rsid w:val="000A18B6"/>
    <w:rsid w:val="000A1950"/>
    <w:rsid w:val="000A198A"/>
    <w:rsid w:val="000A19AE"/>
    <w:rsid w:val="000A20C4"/>
    <w:rsid w:val="000A2795"/>
    <w:rsid w:val="000A311C"/>
    <w:rsid w:val="000A33B8"/>
    <w:rsid w:val="000A3515"/>
    <w:rsid w:val="000A3E37"/>
    <w:rsid w:val="000A4554"/>
    <w:rsid w:val="000A47AF"/>
    <w:rsid w:val="000A47B1"/>
    <w:rsid w:val="000A4833"/>
    <w:rsid w:val="000A489A"/>
    <w:rsid w:val="000A499C"/>
    <w:rsid w:val="000A50EF"/>
    <w:rsid w:val="000A52D8"/>
    <w:rsid w:val="000A5380"/>
    <w:rsid w:val="000A5526"/>
    <w:rsid w:val="000A557A"/>
    <w:rsid w:val="000A55A3"/>
    <w:rsid w:val="000A6243"/>
    <w:rsid w:val="000A720E"/>
    <w:rsid w:val="000A7F11"/>
    <w:rsid w:val="000B0248"/>
    <w:rsid w:val="000B032A"/>
    <w:rsid w:val="000B04EF"/>
    <w:rsid w:val="000B0526"/>
    <w:rsid w:val="000B099E"/>
    <w:rsid w:val="000B0D42"/>
    <w:rsid w:val="000B0EC9"/>
    <w:rsid w:val="000B0F82"/>
    <w:rsid w:val="000B299B"/>
    <w:rsid w:val="000B2C74"/>
    <w:rsid w:val="000B32BB"/>
    <w:rsid w:val="000B34B3"/>
    <w:rsid w:val="000B3652"/>
    <w:rsid w:val="000B3A1E"/>
    <w:rsid w:val="000B3C9D"/>
    <w:rsid w:val="000B3E0F"/>
    <w:rsid w:val="000B4058"/>
    <w:rsid w:val="000B41C0"/>
    <w:rsid w:val="000B4535"/>
    <w:rsid w:val="000B4705"/>
    <w:rsid w:val="000B48B9"/>
    <w:rsid w:val="000B4C0F"/>
    <w:rsid w:val="000B4D25"/>
    <w:rsid w:val="000B4F89"/>
    <w:rsid w:val="000B519B"/>
    <w:rsid w:val="000B52F8"/>
    <w:rsid w:val="000B558C"/>
    <w:rsid w:val="000B57BB"/>
    <w:rsid w:val="000B5875"/>
    <w:rsid w:val="000B594B"/>
    <w:rsid w:val="000B5D30"/>
    <w:rsid w:val="000B5F17"/>
    <w:rsid w:val="000B5FF4"/>
    <w:rsid w:val="000B6C02"/>
    <w:rsid w:val="000B72E9"/>
    <w:rsid w:val="000B7D61"/>
    <w:rsid w:val="000B7FE0"/>
    <w:rsid w:val="000C014D"/>
    <w:rsid w:val="000C06F2"/>
    <w:rsid w:val="000C08C9"/>
    <w:rsid w:val="000C0CF5"/>
    <w:rsid w:val="000C0FF0"/>
    <w:rsid w:val="000C110E"/>
    <w:rsid w:val="000C120D"/>
    <w:rsid w:val="000C12A8"/>
    <w:rsid w:val="000C15FD"/>
    <w:rsid w:val="000C1FBF"/>
    <w:rsid w:val="000C23DC"/>
    <w:rsid w:val="000C251E"/>
    <w:rsid w:val="000C26F8"/>
    <w:rsid w:val="000C2B23"/>
    <w:rsid w:val="000C2BFB"/>
    <w:rsid w:val="000C3335"/>
    <w:rsid w:val="000C3463"/>
    <w:rsid w:val="000C34C6"/>
    <w:rsid w:val="000C355B"/>
    <w:rsid w:val="000C3899"/>
    <w:rsid w:val="000C38D3"/>
    <w:rsid w:val="000C3953"/>
    <w:rsid w:val="000C3ACD"/>
    <w:rsid w:val="000C3B89"/>
    <w:rsid w:val="000C3C39"/>
    <w:rsid w:val="000C3EB7"/>
    <w:rsid w:val="000C466D"/>
    <w:rsid w:val="000C48FC"/>
    <w:rsid w:val="000C49E8"/>
    <w:rsid w:val="000C4A2B"/>
    <w:rsid w:val="000C4A33"/>
    <w:rsid w:val="000C5723"/>
    <w:rsid w:val="000C5B18"/>
    <w:rsid w:val="000C5BB5"/>
    <w:rsid w:val="000C637A"/>
    <w:rsid w:val="000C660B"/>
    <w:rsid w:val="000C670D"/>
    <w:rsid w:val="000C6A14"/>
    <w:rsid w:val="000C6FA6"/>
    <w:rsid w:val="000C704F"/>
    <w:rsid w:val="000C7963"/>
    <w:rsid w:val="000D09FE"/>
    <w:rsid w:val="000D1334"/>
    <w:rsid w:val="000D159A"/>
    <w:rsid w:val="000D1874"/>
    <w:rsid w:val="000D1AC4"/>
    <w:rsid w:val="000D1B1A"/>
    <w:rsid w:val="000D1C21"/>
    <w:rsid w:val="000D219D"/>
    <w:rsid w:val="000D24B7"/>
    <w:rsid w:val="000D27FF"/>
    <w:rsid w:val="000D2BF5"/>
    <w:rsid w:val="000D30FD"/>
    <w:rsid w:val="000D34E8"/>
    <w:rsid w:val="000D3B1B"/>
    <w:rsid w:val="000D4963"/>
    <w:rsid w:val="000D4C5A"/>
    <w:rsid w:val="000D4CF9"/>
    <w:rsid w:val="000D4F54"/>
    <w:rsid w:val="000D50F3"/>
    <w:rsid w:val="000D538D"/>
    <w:rsid w:val="000D5496"/>
    <w:rsid w:val="000D556C"/>
    <w:rsid w:val="000D55E6"/>
    <w:rsid w:val="000D5877"/>
    <w:rsid w:val="000D5AC3"/>
    <w:rsid w:val="000D5AF6"/>
    <w:rsid w:val="000D5B47"/>
    <w:rsid w:val="000D5F01"/>
    <w:rsid w:val="000D5FC0"/>
    <w:rsid w:val="000D6B1F"/>
    <w:rsid w:val="000D6F76"/>
    <w:rsid w:val="000D7128"/>
    <w:rsid w:val="000D736A"/>
    <w:rsid w:val="000D7750"/>
    <w:rsid w:val="000D79CF"/>
    <w:rsid w:val="000D7D86"/>
    <w:rsid w:val="000D7FBB"/>
    <w:rsid w:val="000D7FE3"/>
    <w:rsid w:val="000E051D"/>
    <w:rsid w:val="000E0E96"/>
    <w:rsid w:val="000E10A4"/>
    <w:rsid w:val="000E1320"/>
    <w:rsid w:val="000E1325"/>
    <w:rsid w:val="000E16AC"/>
    <w:rsid w:val="000E19B4"/>
    <w:rsid w:val="000E1A7C"/>
    <w:rsid w:val="000E2284"/>
    <w:rsid w:val="000E247C"/>
    <w:rsid w:val="000E2684"/>
    <w:rsid w:val="000E2D22"/>
    <w:rsid w:val="000E2D63"/>
    <w:rsid w:val="000E2D90"/>
    <w:rsid w:val="000E2E1B"/>
    <w:rsid w:val="000E3603"/>
    <w:rsid w:val="000E37D8"/>
    <w:rsid w:val="000E386A"/>
    <w:rsid w:val="000E3A12"/>
    <w:rsid w:val="000E3A26"/>
    <w:rsid w:val="000E3A60"/>
    <w:rsid w:val="000E3C50"/>
    <w:rsid w:val="000E4337"/>
    <w:rsid w:val="000E454D"/>
    <w:rsid w:val="000E47A3"/>
    <w:rsid w:val="000E4AC6"/>
    <w:rsid w:val="000E4B87"/>
    <w:rsid w:val="000E4BDF"/>
    <w:rsid w:val="000E61C9"/>
    <w:rsid w:val="000E63D2"/>
    <w:rsid w:val="000E677D"/>
    <w:rsid w:val="000E67FA"/>
    <w:rsid w:val="000E6C23"/>
    <w:rsid w:val="000E6CCE"/>
    <w:rsid w:val="000E70D8"/>
    <w:rsid w:val="000E7187"/>
    <w:rsid w:val="000E7205"/>
    <w:rsid w:val="000E7301"/>
    <w:rsid w:val="000E75D1"/>
    <w:rsid w:val="000E75FA"/>
    <w:rsid w:val="000E7966"/>
    <w:rsid w:val="000E7AD0"/>
    <w:rsid w:val="000E7D72"/>
    <w:rsid w:val="000F0067"/>
    <w:rsid w:val="000F01E5"/>
    <w:rsid w:val="000F0C26"/>
    <w:rsid w:val="000F0D60"/>
    <w:rsid w:val="000F1170"/>
    <w:rsid w:val="000F1880"/>
    <w:rsid w:val="000F1ADF"/>
    <w:rsid w:val="000F1CE2"/>
    <w:rsid w:val="000F1E4B"/>
    <w:rsid w:val="000F2B33"/>
    <w:rsid w:val="000F2B3A"/>
    <w:rsid w:val="000F2BC5"/>
    <w:rsid w:val="000F2CBD"/>
    <w:rsid w:val="000F2E5B"/>
    <w:rsid w:val="000F2FA8"/>
    <w:rsid w:val="000F3771"/>
    <w:rsid w:val="000F3854"/>
    <w:rsid w:val="000F400B"/>
    <w:rsid w:val="000F42CA"/>
    <w:rsid w:val="000F4510"/>
    <w:rsid w:val="000F4839"/>
    <w:rsid w:val="000F4C9A"/>
    <w:rsid w:val="000F4F49"/>
    <w:rsid w:val="000F5187"/>
    <w:rsid w:val="000F535F"/>
    <w:rsid w:val="000F54CA"/>
    <w:rsid w:val="000F560A"/>
    <w:rsid w:val="000F5701"/>
    <w:rsid w:val="000F5784"/>
    <w:rsid w:val="000F5C44"/>
    <w:rsid w:val="000F5F30"/>
    <w:rsid w:val="000F64AA"/>
    <w:rsid w:val="000F6697"/>
    <w:rsid w:val="000F674E"/>
    <w:rsid w:val="000F6844"/>
    <w:rsid w:val="000F6A1F"/>
    <w:rsid w:val="000F71F8"/>
    <w:rsid w:val="000F78C1"/>
    <w:rsid w:val="000F7D58"/>
    <w:rsid w:val="000F7E36"/>
    <w:rsid w:val="00100290"/>
    <w:rsid w:val="00100479"/>
    <w:rsid w:val="00100645"/>
    <w:rsid w:val="00100980"/>
    <w:rsid w:val="001019AA"/>
    <w:rsid w:val="00101BD2"/>
    <w:rsid w:val="00103068"/>
    <w:rsid w:val="00103330"/>
    <w:rsid w:val="001037FB"/>
    <w:rsid w:val="00103EF6"/>
    <w:rsid w:val="00104064"/>
    <w:rsid w:val="00104345"/>
    <w:rsid w:val="0010445C"/>
    <w:rsid w:val="00104CC0"/>
    <w:rsid w:val="00104D5E"/>
    <w:rsid w:val="00104DB6"/>
    <w:rsid w:val="00104F49"/>
    <w:rsid w:val="001052AA"/>
    <w:rsid w:val="001052FA"/>
    <w:rsid w:val="00105561"/>
    <w:rsid w:val="001057FC"/>
    <w:rsid w:val="001059A2"/>
    <w:rsid w:val="00105CE9"/>
    <w:rsid w:val="00105E8D"/>
    <w:rsid w:val="00105F47"/>
    <w:rsid w:val="00105FE5"/>
    <w:rsid w:val="0010625A"/>
    <w:rsid w:val="00106524"/>
    <w:rsid w:val="00106773"/>
    <w:rsid w:val="00106A86"/>
    <w:rsid w:val="00107403"/>
    <w:rsid w:val="00107F7A"/>
    <w:rsid w:val="00107F9D"/>
    <w:rsid w:val="001102B0"/>
    <w:rsid w:val="0011053F"/>
    <w:rsid w:val="00110665"/>
    <w:rsid w:val="001106B5"/>
    <w:rsid w:val="001106C3"/>
    <w:rsid w:val="00110778"/>
    <w:rsid w:val="00110B55"/>
    <w:rsid w:val="00110B69"/>
    <w:rsid w:val="00110D5B"/>
    <w:rsid w:val="001114CF"/>
    <w:rsid w:val="00111AC2"/>
    <w:rsid w:val="0011208D"/>
    <w:rsid w:val="00112181"/>
    <w:rsid w:val="0011218C"/>
    <w:rsid w:val="001122C1"/>
    <w:rsid w:val="00112CCE"/>
    <w:rsid w:val="00112D0A"/>
    <w:rsid w:val="00112F9A"/>
    <w:rsid w:val="001130F5"/>
    <w:rsid w:val="00113CC8"/>
    <w:rsid w:val="00114339"/>
    <w:rsid w:val="001145FD"/>
    <w:rsid w:val="00114688"/>
    <w:rsid w:val="00114F89"/>
    <w:rsid w:val="001151E0"/>
    <w:rsid w:val="001153AD"/>
    <w:rsid w:val="0011551B"/>
    <w:rsid w:val="00115586"/>
    <w:rsid w:val="001156B8"/>
    <w:rsid w:val="001158E0"/>
    <w:rsid w:val="00115BEE"/>
    <w:rsid w:val="00116049"/>
    <w:rsid w:val="001160F5"/>
    <w:rsid w:val="001160FC"/>
    <w:rsid w:val="00116300"/>
    <w:rsid w:val="0011635F"/>
    <w:rsid w:val="00116557"/>
    <w:rsid w:val="00116D6D"/>
    <w:rsid w:val="00116E44"/>
    <w:rsid w:val="00116EB3"/>
    <w:rsid w:val="00117196"/>
    <w:rsid w:val="0011767A"/>
    <w:rsid w:val="00120505"/>
    <w:rsid w:val="001209B5"/>
    <w:rsid w:val="00120A9D"/>
    <w:rsid w:val="00120C1D"/>
    <w:rsid w:val="00120E1E"/>
    <w:rsid w:val="00121547"/>
    <w:rsid w:val="00121871"/>
    <w:rsid w:val="00121CFF"/>
    <w:rsid w:val="0012286A"/>
    <w:rsid w:val="00122BA1"/>
    <w:rsid w:val="00122C20"/>
    <w:rsid w:val="00122DAF"/>
    <w:rsid w:val="00123399"/>
    <w:rsid w:val="00123CB4"/>
    <w:rsid w:val="0012427D"/>
    <w:rsid w:val="001244D4"/>
    <w:rsid w:val="00124530"/>
    <w:rsid w:val="00124893"/>
    <w:rsid w:val="00124BA4"/>
    <w:rsid w:val="001251C2"/>
    <w:rsid w:val="0012529B"/>
    <w:rsid w:val="001253ED"/>
    <w:rsid w:val="0012577E"/>
    <w:rsid w:val="00125F14"/>
    <w:rsid w:val="0012627D"/>
    <w:rsid w:val="00126610"/>
    <w:rsid w:val="00126886"/>
    <w:rsid w:val="00126AB0"/>
    <w:rsid w:val="00126B22"/>
    <w:rsid w:val="001271EF"/>
    <w:rsid w:val="001273B3"/>
    <w:rsid w:val="00127543"/>
    <w:rsid w:val="00127CA7"/>
    <w:rsid w:val="00127F2B"/>
    <w:rsid w:val="00130103"/>
    <w:rsid w:val="0013029A"/>
    <w:rsid w:val="0013085D"/>
    <w:rsid w:val="00130B3B"/>
    <w:rsid w:val="00130B40"/>
    <w:rsid w:val="001315AE"/>
    <w:rsid w:val="0013175D"/>
    <w:rsid w:val="001318CB"/>
    <w:rsid w:val="00131CA6"/>
    <w:rsid w:val="00131EC1"/>
    <w:rsid w:val="00131F2A"/>
    <w:rsid w:val="00132033"/>
    <w:rsid w:val="00132326"/>
    <w:rsid w:val="00132A7C"/>
    <w:rsid w:val="00132C44"/>
    <w:rsid w:val="00132E25"/>
    <w:rsid w:val="00133387"/>
    <w:rsid w:val="001336A7"/>
    <w:rsid w:val="0013375E"/>
    <w:rsid w:val="00133874"/>
    <w:rsid w:val="00133E92"/>
    <w:rsid w:val="001340C6"/>
    <w:rsid w:val="001340E7"/>
    <w:rsid w:val="00134616"/>
    <w:rsid w:val="00134841"/>
    <w:rsid w:val="00134E42"/>
    <w:rsid w:val="00134F60"/>
    <w:rsid w:val="0013523D"/>
    <w:rsid w:val="00135510"/>
    <w:rsid w:val="0013592A"/>
    <w:rsid w:val="00135BA9"/>
    <w:rsid w:val="00135DD6"/>
    <w:rsid w:val="00135DDD"/>
    <w:rsid w:val="00135E63"/>
    <w:rsid w:val="00136090"/>
    <w:rsid w:val="001362A8"/>
    <w:rsid w:val="00136311"/>
    <w:rsid w:val="00136426"/>
    <w:rsid w:val="00136723"/>
    <w:rsid w:val="00136732"/>
    <w:rsid w:val="00137188"/>
    <w:rsid w:val="00137260"/>
    <w:rsid w:val="001372E1"/>
    <w:rsid w:val="001376BE"/>
    <w:rsid w:val="00137BC7"/>
    <w:rsid w:val="001401A5"/>
    <w:rsid w:val="00140445"/>
    <w:rsid w:val="0014053D"/>
    <w:rsid w:val="00140762"/>
    <w:rsid w:val="00140B05"/>
    <w:rsid w:val="00140BE9"/>
    <w:rsid w:val="00140C2E"/>
    <w:rsid w:val="00140CA2"/>
    <w:rsid w:val="00141A23"/>
    <w:rsid w:val="00141E54"/>
    <w:rsid w:val="001423CC"/>
    <w:rsid w:val="00142962"/>
    <w:rsid w:val="00142D59"/>
    <w:rsid w:val="00143192"/>
    <w:rsid w:val="00143461"/>
    <w:rsid w:val="00143AF4"/>
    <w:rsid w:val="00143FF2"/>
    <w:rsid w:val="001446F1"/>
    <w:rsid w:val="00144E96"/>
    <w:rsid w:val="00145466"/>
    <w:rsid w:val="001454B6"/>
    <w:rsid w:val="00145A5C"/>
    <w:rsid w:val="00145CC1"/>
    <w:rsid w:val="00145CE9"/>
    <w:rsid w:val="00145F02"/>
    <w:rsid w:val="001460FE"/>
    <w:rsid w:val="0014650D"/>
    <w:rsid w:val="00146E2C"/>
    <w:rsid w:val="00146E38"/>
    <w:rsid w:val="00146E5B"/>
    <w:rsid w:val="0014714E"/>
    <w:rsid w:val="0014754E"/>
    <w:rsid w:val="001478CF"/>
    <w:rsid w:val="00147D5E"/>
    <w:rsid w:val="00147FD7"/>
    <w:rsid w:val="0015026C"/>
    <w:rsid w:val="0015031C"/>
    <w:rsid w:val="00150A63"/>
    <w:rsid w:val="00150E46"/>
    <w:rsid w:val="00151435"/>
    <w:rsid w:val="00151C18"/>
    <w:rsid w:val="001522C5"/>
    <w:rsid w:val="00152CF3"/>
    <w:rsid w:val="00152DD9"/>
    <w:rsid w:val="00152DFB"/>
    <w:rsid w:val="00152FB8"/>
    <w:rsid w:val="0015312E"/>
    <w:rsid w:val="00153194"/>
    <w:rsid w:val="00153327"/>
    <w:rsid w:val="0015352F"/>
    <w:rsid w:val="00153637"/>
    <w:rsid w:val="0015373F"/>
    <w:rsid w:val="001537EC"/>
    <w:rsid w:val="0015384B"/>
    <w:rsid w:val="00153B0B"/>
    <w:rsid w:val="00153B4F"/>
    <w:rsid w:val="00153C86"/>
    <w:rsid w:val="001541DD"/>
    <w:rsid w:val="00154236"/>
    <w:rsid w:val="00154336"/>
    <w:rsid w:val="0015441F"/>
    <w:rsid w:val="0015465E"/>
    <w:rsid w:val="00154912"/>
    <w:rsid w:val="001553B3"/>
    <w:rsid w:val="0015545C"/>
    <w:rsid w:val="00155508"/>
    <w:rsid w:val="00155688"/>
    <w:rsid w:val="001558AA"/>
    <w:rsid w:val="00155BC9"/>
    <w:rsid w:val="00155EEC"/>
    <w:rsid w:val="00156616"/>
    <w:rsid w:val="00156CDF"/>
    <w:rsid w:val="00156F7D"/>
    <w:rsid w:val="00157118"/>
    <w:rsid w:val="00157808"/>
    <w:rsid w:val="0015783B"/>
    <w:rsid w:val="00160323"/>
    <w:rsid w:val="0016036B"/>
    <w:rsid w:val="00160578"/>
    <w:rsid w:val="00160A00"/>
    <w:rsid w:val="00160AD0"/>
    <w:rsid w:val="00160B86"/>
    <w:rsid w:val="00160D5D"/>
    <w:rsid w:val="00161127"/>
    <w:rsid w:val="001614D8"/>
    <w:rsid w:val="001616BA"/>
    <w:rsid w:val="001617A8"/>
    <w:rsid w:val="0016184E"/>
    <w:rsid w:val="00162417"/>
    <w:rsid w:val="00162963"/>
    <w:rsid w:val="00162A4C"/>
    <w:rsid w:val="00162B24"/>
    <w:rsid w:val="00162DCC"/>
    <w:rsid w:val="00163475"/>
    <w:rsid w:val="00163486"/>
    <w:rsid w:val="00163554"/>
    <w:rsid w:val="00163AF3"/>
    <w:rsid w:val="00163E57"/>
    <w:rsid w:val="0016422C"/>
    <w:rsid w:val="00164924"/>
    <w:rsid w:val="001659A8"/>
    <w:rsid w:val="00165DF6"/>
    <w:rsid w:val="001661B8"/>
    <w:rsid w:val="001664F3"/>
    <w:rsid w:val="001666A2"/>
    <w:rsid w:val="00166754"/>
    <w:rsid w:val="001669E1"/>
    <w:rsid w:val="00166C09"/>
    <w:rsid w:val="00166C13"/>
    <w:rsid w:val="00166D6F"/>
    <w:rsid w:val="00166E0C"/>
    <w:rsid w:val="00167043"/>
    <w:rsid w:val="00167108"/>
    <w:rsid w:val="0016771C"/>
    <w:rsid w:val="00167820"/>
    <w:rsid w:val="00167A1D"/>
    <w:rsid w:val="00167D53"/>
    <w:rsid w:val="00167FC2"/>
    <w:rsid w:val="001706B8"/>
    <w:rsid w:val="00170A3F"/>
    <w:rsid w:val="00170B2A"/>
    <w:rsid w:val="00170E40"/>
    <w:rsid w:val="00171249"/>
    <w:rsid w:val="00171703"/>
    <w:rsid w:val="00171B17"/>
    <w:rsid w:val="00171D40"/>
    <w:rsid w:val="0017263A"/>
    <w:rsid w:val="00172A34"/>
    <w:rsid w:val="00173015"/>
    <w:rsid w:val="0017301D"/>
    <w:rsid w:val="00173173"/>
    <w:rsid w:val="0017380B"/>
    <w:rsid w:val="00173B3B"/>
    <w:rsid w:val="00173CDA"/>
    <w:rsid w:val="00173DFA"/>
    <w:rsid w:val="001742DA"/>
    <w:rsid w:val="0017444E"/>
    <w:rsid w:val="0017447F"/>
    <w:rsid w:val="001745B3"/>
    <w:rsid w:val="00174D27"/>
    <w:rsid w:val="00174EED"/>
    <w:rsid w:val="0017504F"/>
    <w:rsid w:val="0017510B"/>
    <w:rsid w:val="00175E64"/>
    <w:rsid w:val="00175F02"/>
    <w:rsid w:val="00175F90"/>
    <w:rsid w:val="001764BD"/>
    <w:rsid w:val="001767AC"/>
    <w:rsid w:val="00177002"/>
    <w:rsid w:val="001771E5"/>
    <w:rsid w:val="001775A8"/>
    <w:rsid w:val="00177753"/>
    <w:rsid w:val="0017776D"/>
    <w:rsid w:val="00177CCC"/>
    <w:rsid w:val="001800B3"/>
    <w:rsid w:val="00180245"/>
    <w:rsid w:val="001809C4"/>
    <w:rsid w:val="001809EA"/>
    <w:rsid w:val="00180DE9"/>
    <w:rsid w:val="00181019"/>
    <w:rsid w:val="0018163D"/>
    <w:rsid w:val="00181808"/>
    <w:rsid w:val="00181A0D"/>
    <w:rsid w:val="00181A7C"/>
    <w:rsid w:val="00181EB5"/>
    <w:rsid w:val="0018209A"/>
    <w:rsid w:val="001829DE"/>
    <w:rsid w:val="00182C90"/>
    <w:rsid w:val="00182CC5"/>
    <w:rsid w:val="0018346C"/>
    <w:rsid w:val="0018397D"/>
    <w:rsid w:val="00183B70"/>
    <w:rsid w:val="00183C90"/>
    <w:rsid w:val="00183D91"/>
    <w:rsid w:val="00183E41"/>
    <w:rsid w:val="00183EA2"/>
    <w:rsid w:val="001841B4"/>
    <w:rsid w:val="00184358"/>
    <w:rsid w:val="001844A5"/>
    <w:rsid w:val="001844D2"/>
    <w:rsid w:val="001846D0"/>
    <w:rsid w:val="001849E6"/>
    <w:rsid w:val="00184C89"/>
    <w:rsid w:val="00184CE0"/>
    <w:rsid w:val="0018592D"/>
    <w:rsid w:val="00185EC7"/>
    <w:rsid w:val="0018693A"/>
    <w:rsid w:val="00187097"/>
    <w:rsid w:val="001871EB"/>
    <w:rsid w:val="0018733E"/>
    <w:rsid w:val="001875A8"/>
    <w:rsid w:val="00187DDA"/>
    <w:rsid w:val="0019019F"/>
    <w:rsid w:val="001901B1"/>
    <w:rsid w:val="00190392"/>
    <w:rsid w:val="001905CA"/>
    <w:rsid w:val="00190FAB"/>
    <w:rsid w:val="00191179"/>
    <w:rsid w:val="00191236"/>
    <w:rsid w:val="00191477"/>
    <w:rsid w:val="00191559"/>
    <w:rsid w:val="00191CA9"/>
    <w:rsid w:val="0019212A"/>
    <w:rsid w:val="0019224C"/>
    <w:rsid w:val="001927C0"/>
    <w:rsid w:val="00192847"/>
    <w:rsid w:val="00192A91"/>
    <w:rsid w:val="00192D9D"/>
    <w:rsid w:val="00192E8B"/>
    <w:rsid w:val="001933E1"/>
    <w:rsid w:val="00193960"/>
    <w:rsid w:val="00193A6A"/>
    <w:rsid w:val="00193C77"/>
    <w:rsid w:val="00193E21"/>
    <w:rsid w:val="00193FCB"/>
    <w:rsid w:val="00194008"/>
    <w:rsid w:val="00194199"/>
    <w:rsid w:val="00194300"/>
    <w:rsid w:val="0019432D"/>
    <w:rsid w:val="0019470C"/>
    <w:rsid w:val="001947F7"/>
    <w:rsid w:val="00194A09"/>
    <w:rsid w:val="00194E73"/>
    <w:rsid w:val="001952A8"/>
    <w:rsid w:val="001952C5"/>
    <w:rsid w:val="001953E0"/>
    <w:rsid w:val="001954AE"/>
    <w:rsid w:val="001954B5"/>
    <w:rsid w:val="001957BF"/>
    <w:rsid w:val="00195F01"/>
    <w:rsid w:val="00195FF5"/>
    <w:rsid w:val="00196886"/>
    <w:rsid w:val="00196DDD"/>
    <w:rsid w:val="00196F58"/>
    <w:rsid w:val="001976AF"/>
    <w:rsid w:val="0019783B"/>
    <w:rsid w:val="00197C3C"/>
    <w:rsid w:val="00197CF3"/>
    <w:rsid w:val="00197EA9"/>
    <w:rsid w:val="00197F76"/>
    <w:rsid w:val="001A067A"/>
    <w:rsid w:val="001A0885"/>
    <w:rsid w:val="001A0B4F"/>
    <w:rsid w:val="001A0D6B"/>
    <w:rsid w:val="001A1196"/>
    <w:rsid w:val="001A1F5B"/>
    <w:rsid w:val="001A202F"/>
    <w:rsid w:val="001A217D"/>
    <w:rsid w:val="001A23B0"/>
    <w:rsid w:val="001A2466"/>
    <w:rsid w:val="001A2524"/>
    <w:rsid w:val="001A27E4"/>
    <w:rsid w:val="001A2B8B"/>
    <w:rsid w:val="001A2BB3"/>
    <w:rsid w:val="001A2E1F"/>
    <w:rsid w:val="001A2E2E"/>
    <w:rsid w:val="001A309B"/>
    <w:rsid w:val="001A30A1"/>
    <w:rsid w:val="001A3628"/>
    <w:rsid w:val="001A3712"/>
    <w:rsid w:val="001A3757"/>
    <w:rsid w:val="001A46B0"/>
    <w:rsid w:val="001A4BD5"/>
    <w:rsid w:val="001A4D1A"/>
    <w:rsid w:val="001A5273"/>
    <w:rsid w:val="001A578E"/>
    <w:rsid w:val="001A5EB9"/>
    <w:rsid w:val="001A63F0"/>
    <w:rsid w:val="001A66AF"/>
    <w:rsid w:val="001A6895"/>
    <w:rsid w:val="001A7336"/>
    <w:rsid w:val="001A744C"/>
    <w:rsid w:val="001A7748"/>
    <w:rsid w:val="001A7C6F"/>
    <w:rsid w:val="001A7E3F"/>
    <w:rsid w:val="001B03A8"/>
    <w:rsid w:val="001B03F0"/>
    <w:rsid w:val="001B0588"/>
    <w:rsid w:val="001B12BA"/>
    <w:rsid w:val="001B1407"/>
    <w:rsid w:val="001B1431"/>
    <w:rsid w:val="001B17D3"/>
    <w:rsid w:val="001B19F6"/>
    <w:rsid w:val="001B1B74"/>
    <w:rsid w:val="001B1E08"/>
    <w:rsid w:val="001B2278"/>
    <w:rsid w:val="001B2399"/>
    <w:rsid w:val="001B247F"/>
    <w:rsid w:val="001B2B95"/>
    <w:rsid w:val="001B329C"/>
    <w:rsid w:val="001B3561"/>
    <w:rsid w:val="001B3686"/>
    <w:rsid w:val="001B4A99"/>
    <w:rsid w:val="001B4C31"/>
    <w:rsid w:val="001B4DE9"/>
    <w:rsid w:val="001B4E65"/>
    <w:rsid w:val="001B5606"/>
    <w:rsid w:val="001B5749"/>
    <w:rsid w:val="001B5A2C"/>
    <w:rsid w:val="001B5D02"/>
    <w:rsid w:val="001B60C8"/>
    <w:rsid w:val="001B6EBB"/>
    <w:rsid w:val="001B6FCB"/>
    <w:rsid w:val="001B736C"/>
    <w:rsid w:val="001B73A4"/>
    <w:rsid w:val="001B73A7"/>
    <w:rsid w:val="001B7967"/>
    <w:rsid w:val="001B7AFA"/>
    <w:rsid w:val="001B7B02"/>
    <w:rsid w:val="001B7C0D"/>
    <w:rsid w:val="001B7ECA"/>
    <w:rsid w:val="001C06A3"/>
    <w:rsid w:val="001C0724"/>
    <w:rsid w:val="001C08F4"/>
    <w:rsid w:val="001C098B"/>
    <w:rsid w:val="001C1776"/>
    <w:rsid w:val="001C1788"/>
    <w:rsid w:val="001C184C"/>
    <w:rsid w:val="001C19CD"/>
    <w:rsid w:val="001C1B44"/>
    <w:rsid w:val="001C2030"/>
    <w:rsid w:val="001C2415"/>
    <w:rsid w:val="001C28CF"/>
    <w:rsid w:val="001C3254"/>
    <w:rsid w:val="001C34F9"/>
    <w:rsid w:val="001C357C"/>
    <w:rsid w:val="001C3686"/>
    <w:rsid w:val="001C372F"/>
    <w:rsid w:val="001C3860"/>
    <w:rsid w:val="001C3B9B"/>
    <w:rsid w:val="001C3CC2"/>
    <w:rsid w:val="001C3D38"/>
    <w:rsid w:val="001C413E"/>
    <w:rsid w:val="001C526C"/>
    <w:rsid w:val="001C55AF"/>
    <w:rsid w:val="001C561A"/>
    <w:rsid w:val="001C5DCF"/>
    <w:rsid w:val="001C5E3B"/>
    <w:rsid w:val="001C5E47"/>
    <w:rsid w:val="001C627B"/>
    <w:rsid w:val="001C68ED"/>
    <w:rsid w:val="001C6931"/>
    <w:rsid w:val="001C6A01"/>
    <w:rsid w:val="001C6CA5"/>
    <w:rsid w:val="001C71B4"/>
    <w:rsid w:val="001C71CC"/>
    <w:rsid w:val="001C7479"/>
    <w:rsid w:val="001C749C"/>
    <w:rsid w:val="001C79A7"/>
    <w:rsid w:val="001C7B96"/>
    <w:rsid w:val="001C7E11"/>
    <w:rsid w:val="001C7EF3"/>
    <w:rsid w:val="001D01AF"/>
    <w:rsid w:val="001D0486"/>
    <w:rsid w:val="001D04CF"/>
    <w:rsid w:val="001D066C"/>
    <w:rsid w:val="001D086B"/>
    <w:rsid w:val="001D0C57"/>
    <w:rsid w:val="001D1175"/>
    <w:rsid w:val="001D125C"/>
    <w:rsid w:val="001D1F2B"/>
    <w:rsid w:val="001D2752"/>
    <w:rsid w:val="001D27C8"/>
    <w:rsid w:val="001D30A8"/>
    <w:rsid w:val="001D31F9"/>
    <w:rsid w:val="001D3839"/>
    <w:rsid w:val="001D3950"/>
    <w:rsid w:val="001D3E86"/>
    <w:rsid w:val="001D461F"/>
    <w:rsid w:val="001D4F39"/>
    <w:rsid w:val="001D52C9"/>
    <w:rsid w:val="001D5498"/>
    <w:rsid w:val="001D5871"/>
    <w:rsid w:val="001D5914"/>
    <w:rsid w:val="001D5D72"/>
    <w:rsid w:val="001D61CC"/>
    <w:rsid w:val="001D6683"/>
    <w:rsid w:val="001D681C"/>
    <w:rsid w:val="001D6CA2"/>
    <w:rsid w:val="001D6EC5"/>
    <w:rsid w:val="001D6FCF"/>
    <w:rsid w:val="001D7029"/>
    <w:rsid w:val="001D7B1C"/>
    <w:rsid w:val="001D7C62"/>
    <w:rsid w:val="001D7E44"/>
    <w:rsid w:val="001E0115"/>
    <w:rsid w:val="001E04D8"/>
    <w:rsid w:val="001E0763"/>
    <w:rsid w:val="001E0794"/>
    <w:rsid w:val="001E0803"/>
    <w:rsid w:val="001E0942"/>
    <w:rsid w:val="001E0CDF"/>
    <w:rsid w:val="001E0F5A"/>
    <w:rsid w:val="001E1172"/>
    <w:rsid w:val="001E11B6"/>
    <w:rsid w:val="001E13E6"/>
    <w:rsid w:val="001E1600"/>
    <w:rsid w:val="001E21B8"/>
    <w:rsid w:val="001E226C"/>
    <w:rsid w:val="001E2992"/>
    <w:rsid w:val="001E3037"/>
    <w:rsid w:val="001E3433"/>
    <w:rsid w:val="001E384F"/>
    <w:rsid w:val="001E38CD"/>
    <w:rsid w:val="001E3A89"/>
    <w:rsid w:val="001E3B5A"/>
    <w:rsid w:val="001E3C91"/>
    <w:rsid w:val="001E3CF9"/>
    <w:rsid w:val="001E3F65"/>
    <w:rsid w:val="001E3FE1"/>
    <w:rsid w:val="001E40B1"/>
    <w:rsid w:val="001E4BA2"/>
    <w:rsid w:val="001E4D23"/>
    <w:rsid w:val="001E5012"/>
    <w:rsid w:val="001E51C4"/>
    <w:rsid w:val="001E55F7"/>
    <w:rsid w:val="001E5B48"/>
    <w:rsid w:val="001E6391"/>
    <w:rsid w:val="001E6BC1"/>
    <w:rsid w:val="001E6DFC"/>
    <w:rsid w:val="001E79AF"/>
    <w:rsid w:val="001E7A7A"/>
    <w:rsid w:val="001E7B83"/>
    <w:rsid w:val="001F00BC"/>
    <w:rsid w:val="001F0461"/>
    <w:rsid w:val="001F06B8"/>
    <w:rsid w:val="001F0E1D"/>
    <w:rsid w:val="001F13F9"/>
    <w:rsid w:val="001F17BA"/>
    <w:rsid w:val="001F199D"/>
    <w:rsid w:val="001F19FD"/>
    <w:rsid w:val="001F2038"/>
    <w:rsid w:val="001F2345"/>
    <w:rsid w:val="001F25BB"/>
    <w:rsid w:val="001F2A84"/>
    <w:rsid w:val="001F2C0D"/>
    <w:rsid w:val="001F3241"/>
    <w:rsid w:val="001F362D"/>
    <w:rsid w:val="001F362F"/>
    <w:rsid w:val="001F39DB"/>
    <w:rsid w:val="001F3FFD"/>
    <w:rsid w:val="001F4160"/>
    <w:rsid w:val="001F45A3"/>
    <w:rsid w:val="001F48BD"/>
    <w:rsid w:val="001F4B54"/>
    <w:rsid w:val="001F4E96"/>
    <w:rsid w:val="001F4FA0"/>
    <w:rsid w:val="001F52E7"/>
    <w:rsid w:val="001F5446"/>
    <w:rsid w:val="001F5E62"/>
    <w:rsid w:val="001F6680"/>
    <w:rsid w:val="001F6811"/>
    <w:rsid w:val="001F688A"/>
    <w:rsid w:val="001F6B5C"/>
    <w:rsid w:val="001F7163"/>
    <w:rsid w:val="001F732B"/>
    <w:rsid w:val="001F738F"/>
    <w:rsid w:val="001F7726"/>
    <w:rsid w:val="00200172"/>
    <w:rsid w:val="0020024C"/>
    <w:rsid w:val="00200479"/>
    <w:rsid w:val="002004C7"/>
    <w:rsid w:val="00200596"/>
    <w:rsid w:val="002005DB"/>
    <w:rsid w:val="00200C2D"/>
    <w:rsid w:val="0020153D"/>
    <w:rsid w:val="00201697"/>
    <w:rsid w:val="00201724"/>
    <w:rsid w:val="00201ADD"/>
    <w:rsid w:val="00201FE5"/>
    <w:rsid w:val="00202900"/>
    <w:rsid w:val="00203093"/>
    <w:rsid w:val="00203392"/>
    <w:rsid w:val="00203562"/>
    <w:rsid w:val="00203595"/>
    <w:rsid w:val="002035D1"/>
    <w:rsid w:val="0020375E"/>
    <w:rsid w:val="00203A52"/>
    <w:rsid w:val="00203B24"/>
    <w:rsid w:val="00203F18"/>
    <w:rsid w:val="00203FA8"/>
    <w:rsid w:val="002042EF"/>
    <w:rsid w:val="00204774"/>
    <w:rsid w:val="00205285"/>
    <w:rsid w:val="0020539E"/>
    <w:rsid w:val="00205584"/>
    <w:rsid w:val="00205652"/>
    <w:rsid w:val="00205C4F"/>
    <w:rsid w:val="0020628E"/>
    <w:rsid w:val="002067FB"/>
    <w:rsid w:val="00206829"/>
    <w:rsid w:val="00206FD6"/>
    <w:rsid w:val="00207DDE"/>
    <w:rsid w:val="0021034E"/>
    <w:rsid w:val="002115DB"/>
    <w:rsid w:val="0021177F"/>
    <w:rsid w:val="002119C4"/>
    <w:rsid w:val="00211A6D"/>
    <w:rsid w:val="00211F91"/>
    <w:rsid w:val="00211FA0"/>
    <w:rsid w:val="0021203E"/>
    <w:rsid w:val="00212257"/>
    <w:rsid w:val="002124A7"/>
    <w:rsid w:val="00212A6D"/>
    <w:rsid w:val="00212C56"/>
    <w:rsid w:val="002131DD"/>
    <w:rsid w:val="00213209"/>
    <w:rsid w:val="002133AC"/>
    <w:rsid w:val="002136EB"/>
    <w:rsid w:val="00213A3E"/>
    <w:rsid w:val="00213E96"/>
    <w:rsid w:val="00214282"/>
    <w:rsid w:val="00214440"/>
    <w:rsid w:val="00214544"/>
    <w:rsid w:val="00214667"/>
    <w:rsid w:val="002149F3"/>
    <w:rsid w:val="00214DB0"/>
    <w:rsid w:val="002150DD"/>
    <w:rsid w:val="00215698"/>
    <w:rsid w:val="0021592C"/>
    <w:rsid w:val="00215B5E"/>
    <w:rsid w:val="00215D9D"/>
    <w:rsid w:val="002162DD"/>
    <w:rsid w:val="00216380"/>
    <w:rsid w:val="00216BC6"/>
    <w:rsid w:val="00216D1B"/>
    <w:rsid w:val="002173FF"/>
    <w:rsid w:val="00217A92"/>
    <w:rsid w:val="00217ED1"/>
    <w:rsid w:val="00217F4C"/>
    <w:rsid w:val="002201F4"/>
    <w:rsid w:val="002203DC"/>
    <w:rsid w:val="002205BA"/>
    <w:rsid w:val="002206AA"/>
    <w:rsid w:val="00220845"/>
    <w:rsid w:val="002209F1"/>
    <w:rsid w:val="002210CF"/>
    <w:rsid w:val="0022164F"/>
    <w:rsid w:val="00221B8E"/>
    <w:rsid w:val="00222248"/>
    <w:rsid w:val="00222769"/>
    <w:rsid w:val="002229AA"/>
    <w:rsid w:val="00222BBC"/>
    <w:rsid w:val="00222E64"/>
    <w:rsid w:val="00223226"/>
    <w:rsid w:val="0022381C"/>
    <w:rsid w:val="00223B6E"/>
    <w:rsid w:val="002242AE"/>
    <w:rsid w:val="0022497F"/>
    <w:rsid w:val="00224D27"/>
    <w:rsid w:val="00224F55"/>
    <w:rsid w:val="00225846"/>
    <w:rsid w:val="00225D15"/>
    <w:rsid w:val="00226315"/>
    <w:rsid w:val="002267F2"/>
    <w:rsid w:val="00226D05"/>
    <w:rsid w:val="002272E7"/>
    <w:rsid w:val="00227A5E"/>
    <w:rsid w:val="00227ABC"/>
    <w:rsid w:val="00230211"/>
    <w:rsid w:val="00230713"/>
    <w:rsid w:val="00230751"/>
    <w:rsid w:val="002307CB"/>
    <w:rsid w:val="0023094C"/>
    <w:rsid w:val="00230BD1"/>
    <w:rsid w:val="00230C24"/>
    <w:rsid w:val="00230D25"/>
    <w:rsid w:val="00231009"/>
    <w:rsid w:val="002313DA"/>
    <w:rsid w:val="0023161F"/>
    <w:rsid w:val="00231A56"/>
    <w:rsid w:val="00232804"/>
    <w:rsid w:val="00232A94"/>
    <w:rsid w:val="00232BDD"/>
    <w:rsid w:val="00232EA8"/>
    <w:rsid w:val="00233240"/>
    <w:rsid w:val="00233BA9"/>
    <w:rsid w:val="00233BFA"/>
    <w:rsid w:val="00233E1F"/>
    <w:rsid w:val="00234865"/>
    <w:rsid w:val="00234888"/>
    <w:rsid w:val="0023516B"/>
    <w:rsid w:val="00235885"/>
    <w:rsid w:val="00235BF0"/>
    <w:rsid w:val="002360E3"/>
    <w:rsid w:val="002363F1"/>
    <w:rsid w:val="00236A28"/>
    <w:rsid w:val="00236D66"/>
    <w:rsid w:val="00236ED0"/>
    <w:rsid w:val="002370DA"/>
    <w:rsid w:val="0023726D"/>
    <w:rsid w:val="0023742B"/>
    <w:rsid w:val="00237CCD"/>
    <w:rsid w:val="00240176"/>
    <w:rsid w:val="00240311"/>
    <w:rsid w:val="0024034D"/>
    <w:rsid w:val="0024034F"/>
    <w:rsid w:val="00240775"/>
    <w:rsid w:val="002407DD"/>
    <w:rsid w:val="00240880"/>
    <w:rsid w:val="00240C58"/>
    <w:rsid w:val="00240DB0"/>
    <w:rsid w:val="002411F7"/>
    <w:rsid w:val="0024121F"/>
    <w:rsid w:val="00241AFA"/>
    <w:rsid w:val="00241B47"/>
    <w:rsid w:val="0024201D"/>
    <w:rsid w:val="0024216F"/>
    <w:rsid w:val="002434B3"/>
    <w:rsid w:val="00243889"/>
    <w:rsid w:val="002439FC"/>
    <w:rsid w:val="002442BB"/>
    <w:rsid w:val="00244547"/>
    <w:rsid w:val="002447B5"/>
    <w:rsid w:val="002449AF"/>
    <w:rsid w:val="00244B6C"/>
    <w:rsid w:val="00244F76"/>
    <w:rsid w:val="002451C2"/>
    <w:rsid w:val="00245815"/>
    <w:rsid w:val="00245A5F"/>
    <w:rsid w:val="00245C2C"/>
    <w:rsid w:val="00245C75"/>
    <w:rsid w:val="00246896"/>
    <w:rsid w:val="002468AB"/>
    <w:rsid w:val="00246AE6"/>
    <w:rsid w:val="00246B9D"/>
    <w:rsid w:val="00247A56"/>
    <w:rsid w:val="00247B1D"/>
    <w:rsid w:val="00247CAB"/>
    <w:rsid w:val="002505FC"/>
    <w:rsid w:val="002506E0"/>
    <w:rsid w:val="00250967"/>
    <w:rsid w:val="00250FA8"/>
    <w:rsid w:val="002511CA"/>
    <w:rsid w:val="00251228"/>
    <w:rsid w:val="00251B6D"/>
    <w:rsid w:val="0025210A"/>
    <w:rsid w:val="002521E9"/>
    <w:rsid w:val="00252293"/>
    <w:rsid w:val="0025239A"/>
    <w:rsid w:val="00252559"/>
    <w:rsid w:val="002529F8"/>
    <w:rsid w:val="00253B37"/>
    <w:rsid w:val="00253C45"/>
    <w:rsid w:val="00253ED8"/>
    <w:rsid w:val="00253FB2"/>
    <w:rsid w:val="00254245"/>
    <w:rsid w:val="0025486D"/>
    <w:rsid w:val="00254B0F"/>
    <w:rsid w:val="00255452"/>
    <w:rsid w:val="0025580E"/>
    <w:rsid w:val="00255852"/>
    <w:rsid w:val="00255A4F"/>
    <w:rsid w:val="00255E9A"/>
    <w:rsid w:val="00256B6D"/>
    <w:rsid w:val="00256F33"/>
    <w:rsid w:val="0025712F"/>
    <w:rsid w:val="00257156"/>
    <w:rsid w:val="00257460"/>
    <w:rsid w:val="002574C7"/>
    <w:rsid w:val="00257A15"/>
    <w:rsid w:val="00257BE5"/>
    <w:rsid w:val="0026000D"/>
    <w:rsid w:val="00260591"/>
    <w:rsid w:val="00260709"/>
    <w:rsid w:val="0026090E"/>
    <w:rsid w:val="00260FA7"/>
    <w:rsid w:val="00261287"/>
    <w:rsid w:val="002612BF"/>
    <w:rsid w:val="00261765"/>
    <w:rsid w:val="002617CC"/>
    <w:rsid w:val="00261A16"/>
    <w:rsid w:val="00261A5D"/>
    <w:rsid w:val="00261C5A"/>
    <w:rsid w:val="00261D08"/>
    <w:rsid w:val="00261D1D"/>
    <w:rsid w:val="00261E0C"/>
    <w:rsid w:val="00261E97"/>
    <w:rsid w:val="00261EDC"/>
    <w:rsid w:val="00262345"/>
    <w:rsid w:val="0026235A"/>
    <w:rsid w:val="002626AC"/>
    <w:rsid w:val="0026290F"/>
    <w:rsid w:val="00262C83"/>
    <w:rsid w:val="00262DD6"/>
    <w:rsid w:val="002634C4"/>
    <w:rsid w:val="0026391A"/>
    <w:rsid w:val="00263B61"/>
    <w:rsid w:val="0026422A"/>
    <w:rsid w:val="00264418"/>
    <w:rsid w:val="0026474E"/>
    <w:rsid w:val="002648CD"/>
    <w:rsid w:val="00264A57"/>
    <w:rsid w:val="00264C6D"/>
    <w:rsid w:val="00264ECA"/>
    <w:rsid w:val="002655D8"/>
    <w:rsid w:val="0026597D"/>
    <w:rsid w:val="00265AD9"/>
    <w:rsid w:val="00266041"/>
    <w:rsid w:val="00266308"/>
    <w:rsid w:val="0026694A"/>
    <w:rsid w:val="00267D08"/>
    <w:rsid w:val="00267D3B"/>
    <w:rsid w:val="00267DD2"/>
    <w:rsid w:val="0027079B"/>
    <w:rsid w:val="00270BF8"/>
    <w:rsid w:val="00270C29"/>
    <w:rsid w:val="00270CA9"/>
    <w:rsid w:val="002717A3"/>
    <w:rsid w:val="00271847"/>
    <w:rsid w:val="00271A38"/>
    <w:rsid w:val="00271C06"/>
    <w:rsid w:val="002720E1"/>
    <w:rsid w:val="0027212D"/>
    <w:rsid w:val="002724C6"/>
    <w:rsid w:val="002725BB"/>
    <w:rsid w:val="002728A8"/>
    <w:rsid w:val="00272ED3"/>
    <w:rsid w:val="00273025"/>
    <w:rsid w:val="00273C77"/>
    <w:rsid w:val="0027476C"/>
    <w:rsid w:val="002748A1"/>
    <w:rsid w:val="00274959"/>
    <w:rsid w:val="0027498A"/>
    <w:rsid w:val="00274E74"/>
    <w:rsid w:val="00275291"/>
    <w:rsid w:val="002756BB"/>
    <w:rsid w:val="00275843"/>
    <w:rsid w:val="00275D34"/>
    <w:rsid w:val="00275E62"/>
    <w:rsid w:val="00275F19"/>
    <w:rsid w:val="00276217"/>
    <w:rsid w:val="0027657B"/>
    <w:rsid w:val="0027658A"/>
    <w:rsid w:val="00276646"/>
    <w:rsid w:val="00276926"/>
    <w:rsid w:val="00276B00"/>
    <w:rsid w:val="00276C32"/>
    <w:rsid w:val="00277120"/>
    <w:rsid w:val="0027718D"/>
    <w:rsid w:val="002771FF"/>
    <w:rsid w:val="00277254"/>
    <w:rsid w:val="00277B97"/>
    <w:rsid w:val="00280305"/>
    <w:rsid w:val="00280345"/>
    <w:rsid w:val="00280708"/>
    <w:rsid w:val="00280FE6"/>
    <w:rsid w:val="002815A6"/>
    <w:rsid w:val="00281B4A"/>
    <w:rsid w:val="00281D5D"/>
    <w:rsid w:val="00282065"/>
    <w:rsid w:val="002823D0"/>
    <w:rsid w:val="00282E82"/>
    <w:rsid w:val="00282EFC"/>
    <w:rsid w:val="00283700"/>
    <w:rsid w:val="0028394C"/>
    <w:rsid w:val="00283C4D"/>
    <w:rsid w:val="00283FB6"/>
    <w:rsid w:val="002840D1"/>
    <w:rsid w:val="00284A1F"/>
    <w:rsid w:val="00284AD2"/>
    <w:rsid w:val="00284CD2"/>
    <w:rsid w:val="00284DD9"/>
    <w:rsid w:val="00284F43"/>
    <w:rsid w:val="00284FFB"/>
    <w:rsid w:val="0028504C"/>
    <w:rsid w:val="00285068"/>
    <w:rsid w:val="0028518A"/>
    <w:rsid w:val="002852A5"/>
    <w:rsid w:val="00285868"/>
    <w:rsid w:val="00285C7F"/>
    <w:rsid w:val="002860FB"/>
    <w:rsid w:val="0028620F"/>
    <w:rsid w:val="0028635B"/>
    <w:rsid w:val="00286499"/>
    <w:rsid w:val="0028660D"/>
    <w:rsid w:val="002867DC"/>
    <w:rsid w:val="00286A5D"/>
    <w:rsid w:val="00286EB3"/>
    <w:rsid w:val="00287245"/>
    <w:rsid w:val="00287518"/>
    <w:rsid w:val="0028762A"/>
    <w:rsid w:val="00287A60"/>
    <w:rsid w:val="00287D50"/>
    <w:rsid w:val="002903CC"/>
    <w:rsid w:val="0029052B"/>
    <w:rsid w:val="00290805"/>
    <w:rsid w:val="00290CD4"/>
    <w:rsid w:val="00291BB3"/>
    <w:rsid w:val="00291EDA"/>
    <w:rsid w:val="002926A0"/>
    <w:rsid w:val="002927CC"/>
    <w:rsid w:val="00292EFA"/>
    <w:rsid w:val="002934A0"/>
    <w:rsid w:val="002936A8"/>
    <w:rsid w:val="00293BDE"/>
    <w:rsid w:val="00293C38"/>
    <w:rsid w:val="002942FA"/>
    <w:rsid w:val="00294724"/>
    <w:rsid w:val="00294C34"/>
    <w:rsid w:val="00294C65"/>
    <w:rsid w:val="00294E5A"/>
    <w:rsid w:val="002954A3"/>
    <w:rsid w:val="002956E1"/>
    <w:rsid w:val="00295D0B"/>
    <w:rsid w:val="00295E94"/>
    <w:rsid w:val="00295EF1"/>
    <w:rsid w:val="00296122"/>
    <w:rsid w:val="002961DC"/>
    <w:rsid w:val="002963AF"/>
    <w:rsid w:val="002963E6"/>
    <w:rsid w:val="00296E2A"/>
    <w:rsid w:val="00297400"/>
    <w:rsid w:val="002979F0"/>
    <w:rsid w:val="00297CA1"/>
    <w:rsid w:val="00297E54"/>
    <w:rsid w:val="002A013E"/>
    <w:rsid w:val="002A019D"/>
    <w:rsid w:val="002A0E92"/>
    <w:rsid w:val="002A1395"/>
    <w:rsid w:val="002A14A2"/>
    <w:rsid w:val="002A1846"/>
    <w:rsid w:val="002A1CB1"/>
    <w:rsid w:val="002A1D75"/>
    <w:rsid w:val="002A1DFB"/>
    <w:rsid w:val="002A1F8A"/>
    <w:rsid w:val="002A22A1"/>
    <w:rsid w:val="002A2B76"/>
    <w:rsid w:val="002A336D"/>
    <w:rsid w:val="002A34AB"/>
    <w:rsid w:val="002A34D9"/>
    <w:rsid w:val="002A3869"/>
    <w:rsid w:val="002A3936"/>
    <w:rsid w:val="002A41AC"/>
    <w:rsid w:val="002A451B"/>
    <w:rsid w:val="002A564D"/>
    <w:rsid w:val="002A61A9"/>
    <w:rsid w:val="002A63AE"/>
    <w:rsid w:val="002A6DBE"/>
    <w:rsid w:val="002A6F91"/>
    <w:rsid w:val="002A74F0"/>
    <w:rsid w:val="002A769E"/>
    <w:rsid w:val="002A78EE"/>
    <w:rsid w:val="002A7BE4"/>
    <w:rsid w:val="002A7C6B"/>
    <w:rsid w:val="002A7F27"/>
    <w:rsid w:val="002A7F47"/>
    <w:rsid w:val="002B00CF"/>
    <w:rsid w:val="002B0491"/>
    <w:rsid w:val="002B0AF0"/>
    <w:rsid w:val="002B0D4C"/>
    <w:rsid w:val="002B0EFA"/>
    <w:rsid w:val="002B139D"/>
    <w:rsid w:val="002B144A"/>
    <w:rsid w:val="002B161A"/>
    <w:rsid w:val="002B1BFF"/>
    <w:rsid w:val="002B1C78"/>
    <w:rsid w:val="002B1E71"/>
    <w:rsid w:val="002B1E73"/>
    <w:rsid w:val="002B1ECE"/>
    <w:rsid w:val="002B2528"/>
    <w:rsid w:val="002B25FC"/>
    <w:rsid w:val="002B266F"/>
    <w:rsid w:val="002B2B31"/>
    <w:rsid w:val="002B2DEB"/>
    <w:rsid w:val="002B2EFC"/>
    <w:rsid w:val="002B3464"/>
    <w:rsid w:val="002B3B5E"/>
    <w:rsid w:val="002B3D80"/>
    <w:rsid w:val="002B4138"/>
    <w:rsid w:val="002B497F"/>
    <w:rsid w:val="002B49AA"/>
    <w:rsid w:val="002B4B4A"/>
    <w:rsid w:val="002B4CBF"/>
    <w:rsid w:val="002B5208"/>
    <w:rsid w:val="002B565C"/>
    <w:rsid w:val="002B5787"/>
    <w:rsid w:val="002B5B51"/>
    <w:rsid w:val="002B5FAA"/>
    <w:rsid w:val="002B6939"/>
    <w:rsid w:val="002B72E8"/>
    <w:rsid w:val="002B74EE"/>
    <w:rsid w:val="002B784D"/>
    <w:rsid w:val="002B7A9F"/>
    <w:rsid w:val="002B7E3C"/>
    <w:rsid w:val="002C005E"/>
    <w:rsid w:val="002C0067"/>
    <w:rsid w:val="002C01E0"/>
    <w:rsid w:val="002C0304"/>
    <w:rsid w:val="002C0363"/>
    <w:rsid w:val="002C061C"/>
    <w:rsid w:val="002C0AB9"/>
    <w:rsid w:val="002C0AFC"/>
    <w:rsid w:val="002C0D26"/>
    <w:rsid w:val="002C0DEC"/>
    <w:rsid w:val="002C0E7A"/>
    <w:rsid w:val="002C106D"/>
    <w:rsid w:val="002C141B"/>
    <w:rsid w:val="002C1999"/>
    <w:rsid w:val="002C1B48"/>
    <w:rsid w:val="002C1E43"/>
    <w:rsid w:val="002C23D8"/>
    <w:rsid w:val="002C2CF5"/>
    <w:rsid w:val="002C2D2A"/>
    <w:rsid w:val="002C31EA"/>
    <w:rsid w:val="002C3676"/>
    <w:rsid w:val="002C39CC"/>
    <w:rsid w:val="002C3D1C"/>
    <w:rsid w:val="002C4367"/>
    <w:rsid w:val="002C4453"/>
    <w:rsid w:val="002C4BE0"/>
    <w:rsid w:val="002C4EF6"/>
    <w:rsid w:val="002C51CC"/>
    <w:rsid w:val="002C5376"/>
    <w:rsid w:val="002C57A0"/>
    <w:rsid w:val="002C58AC"/>
    <w:rsid w:val="002C663C"/>
    <w:rsid w:val="002C6885"/>
    <w:rsid w:val="002C6A81"/>
    <w:rsid w:val="002C6B10"/>
    <w:rsid w:val="002C6E5B"/>
    <w:rsid w:val="002C77E4"/>
    <w:rsid w:val="002C7DAA"/>
    <w:rsid w:val="002D06BD"/>
    <w:rsid w:val="002D1455"/>
    <w:rsid w:val="002D20C7"/>
    <w:rsid w:val="002D2685"/>
    <w:rsid w:val="002D2A27"/>
    <w:rsid w:val="002D2C5F"/>
    <w:rsid w:val="002D3173"/>
    <w:rsid w:val="002D33C9"/>
    <w:rsid w:val="002D345C"/>
    <w:rsid w:val="002D3500"/>
    <w:rsid w:val="002D3960"/>
    <w:rsid w:val="002D4203"/>
    <w:rsid w:val="002D43A7"/>
    <w:rsid w:val="002D4B58"/>
    <w:rsid w:val="002D4D25"/>
    <w:rsid w:val="002D4F3C"/>
    <w:rsid w:val="002D517C"/>
    <w:rsid w:val="002D56A5"/>
    <w:rsid w:val="002D5903"/>
    <w:rsid w:val="002D5BAB"/>
    <w:rsid w:val="002D5E32"/>
    <w:rsid w:val="002D64F5"/>
    <w:rsid w:val="002D69BC"/>
    <w:rsid w:val="002D6A7E"/>
    <w:rsid w:val="002D6C69"/>
    <w:rsid w:val="002D6E6C"/>
    <w:rsid w:val="002D6F82"/>
    <w:rsid w:val="002D6FB6"/>
    <w:rsid w:val="002D71C5"/>
    <w:rsid w:val="002D7477"/>
    <w:rsid w:val="002D77CA"/>
    <w:rsid w:val="002D7A51"/>
    <w:rsid w:val="002D7BE1"/>
    <w:rsid w:val="002D7D66"/>
    <w:rsid w:val="002E02D0"/>
    <w:rsid w:val="002E0EA1"/>
    <w:rsid w:val="002E110B"/>
    <w:rsid w:val="002E13E5"/>
    <w:rsid w:val="002E15D7"/>
    <w:rsid w:val="002E1D9C"/>
    <w:rsid w:val="002E2450"/>
    <w:rsid w:val="002E28C0"/>
    <w:rsid w:val="002E28E7"/>
    <w:rsid w:val="002E2AAB"/>
    <w:rsid w:val="002E2C1A"/>
    <w:rsid w:val="002E2D33"/>
    <w:rsid w:val="002E2E2E"/>
    <w:rsid w:val="002E32B0"/>
    <w:rsid w:val="002E345F"/>
    <w:rsid w:val="002E3868"/>
    <w:rsid w:val="002E3DCF"/>
    <w:rsid w:val="002E4E41"/>
    <w:rsid w:val="002E4E45"/>
    <w:rsid w:val="002E568E"/>
    <w:rsid w:val="002E5E37"/>
    <w:rsid w:val="002E5F82"/>
    <w:rsid w:val="002E6205"/>
    <w:rsid w:val="002E63B8"/>
    <w:rsid w:val="002E6553"/>
    <w:rsid w:val="002E674C"/>
    <w:rsid w:val="002E6849"/>
    <w:rsid w:val="002E75FE"/>
    <w:rsid w:val="002E76CD"/>
    <w:rsid w:val="002F0309"/>
    <w:rsid w:val="002F0581"/>
    <w:rsid w:val="002F0B02"/>
    <w:rsid w:val="002F0D2A"/>
    <w:rsid w:val="002F11D9"/>
    <w:rsid w:val="002F1441"/>
    <w:rsid w:val="002F161C"/>
    <w:rsid w:val="002F179C"/>
    <w:rsid w:val="002F17A8"/>
    <w:rsid w:val="002F1ACB"/>
    <w:rsid w:val="002F1CC5"/>
    <w:rsid w:val="002F1DBE"/>
    <w:rsid w:val="002F1F1D"/>
    <w:rsid w:val="002F1FBC"/>
    <w:rsid w:val="002F2487"/>
    <w:rsid w:val="002F2489"/>
    <w:rsid w:val="002F2571"/>
    <w:rsid w:val="002F26B9"/>
    <w:rsid w:val="002F287B"/>
    <w:rsid w:val="002F350E"/>
    <w:rsid w:val="002F3526"/>
    <w:rsid w:val="002F360A"/>
    <w:rsid w:val="002F39C4"/>
    <w:rsid w:val="002F4013"/>
    <w:rsid w:val="002F4392"/>
    <w:rsid w:val="002F43CF"/>
    <w:rsid w:val="002F4744"/>
    <w:rsid w:val="002F4A5F"/>
    <w:rsid w:val="002F4C6C"/>
    <w:rsid w:val="002F50E2"/>
    <w:rsid w:val="002F5125"/>
    <w:rsid w:val="002F5B80"/>
    <w:rsid w:val="002F5BC9"/>
    <w:rsid w:val="002F5C97"/>
    <w:rsid w:val="002F5D5B"/>
    <w:rsid w:val="002F6020"/>
    <w:rsid w:val="002F604C"/>
    <w:rsid w:val="002F6154"/>
    <w:rsid w:val="002F619F"/>
    <w:rsid w:val="002F6914"/>
    <w:rsid w:val="002F6AAF"/>
    <w:rsid w:val="002F6E09"/>
    <w:rsid w:val="002F756F"/>
    <w:rsid w:val="002F7DAA"/>
    <w:rsid w:val="002F7E1E"/>
    <w:rsid w:val="00300445"/>
    <w:rsid w:val="00300467"/>
    <w:rsid w:val="003008A1"/>
    <w:rsid w:val="00300FDD"/>
    <w:rsid w:val="003018B5"/>
    <w:rsid w:val="00301BE9"/>
    <w:rsid w:val="00301C74"/>
    <w:rsid w:val="00301D47"/>
    <w:rsid w:val="00302128"/>
    <w:rsid w:val="003022F4"/>
    <w:rsid w:val="0030239B"/>
    <w:rsid w:val="003023D5"/>
    <w:rsid w:val="003024D7"/>
    <w:rsid w:val="003025BD"/>
    <w:rsid w:val="00302817"/>
    <w:rsid w:val="00303053"/>
    <w:rsid w:val="003034C1"/>
    <w:rsid w:val="0030396F"/>
    <w:rsid w:val="00303A06"/>
    <w:rsid w:val="00303B0F"/>
    <w:rsid w:val="00303F05"/>
    <w:rsid w:val="00303F8F"/>
    <w:rsid w:val="0030411A"/>
    <w:rsid w:val="00304318"/>
    <w:rsid w:val="0030431F"/>
    <w:rsid w:val="00304542"/>
    <w:rsid w:val="00304DA1"/>
    <w:rsid w:val="00304E33"/>
    <w:rsid w:val="00305599"/>
    <w:rsid w:val="00305EFC"/>
    <w:rsid w:val="00306038"/>
    <w:rsid w:val="00306176"/>
    <w:rsid w:val="003069BA"/>
    <w:rsid w:val="003069CF"/>
    <w:rsid w:val="00306CB5"/>
    <w:rsid w:val="003072DC"/>
    <w:rsid w:val="0030751C"/>
    <w:rsid w:val="003076E7"/>
    <w:rsid w:val="00307769"/>
    <w:rsid w:val="003078C3"/>
    <w:rsid w:val="00307A31"/>
    <w:rsid w:val="00307A86"/>
    <w:rsid w:val="00307B20"/>
    <w:rsid w:val="00307F48"/>
    <w:rsid w:val="003102F1"/>
    <w:rsid w:val="00310329"/>
    <w:rsid w:val="00310396"/>
    <w:rsid w:val="00310D47"/>
    <w:rsid w:val="00310FF3"/>
    <w:rsid w:val="00311181"/>
    <w:rsid w:val="00311964"/>
    <w:rsid w:val="003119AA"/>
    <w:rsid w:val="00311F5A"/>
    <w:rsid w:val="00312002"/>
    <w:rsid w:val="00312055"/>
    <w:rsid w:val="0031226A"/>
    <w:rsid w:val="00312779"/>
    <w:rsid w:val="00313201"/>
    <w:rsid w:val="003133C7"/>
    <w:rsid w:val="00313739"/>
    <w:rsid w:val="00313EAA"/>
    <w:rsid w:val="003147C6"/>
    <w:rsid w:val="003148AF"/>
    <w:rsid w:val="0031533C"/>
    <w:rsid w:val="00315659"/>
    <w:rsid w:val="00315799"/>
    <w:rsid w:val="00315F92"/>
    <w:rsid w:val="00315FC1"/>
    <w:rsid w:val="0031635C"/>
    <w:rsid w:val="00316C1B"/>
    <w:rsid w:val="00316C67"/>
    <w:rsid w:val="00316D9B"/>
    <w:rsid w:val="00316F68"/>
    <w:rsid w:val="00316FE0"/>
    <w:rsid w:val="00317501"/>
    <w:rsid w:val="0031752C"/>
    <w:rsid w:val="0031791F"/>
    <w:rsid w:val="00317A33"/>
    <w:rsid w:val="00317D81"/>
    <w:rsid w:val="00317FAC"/>
    <w:rsid w:val="00317FAD"/>
    <w:rsid w:val="00320B72"/>
    <w:rsid w:val="00320DAA"/>
    <w:rsid w:val="00320DD8"/>
    <w:rsid w:val="0032139C"/>
    <w:rsid w:val="003213BA"/>
    <w:rsid w:val="00321755"/>
    <w:rsid w:val="003217DE"/>
    <w:rsid w:val="00322297"/>
    <w:rsid w:val="00322991"/>
    <w:rsid w:val="00322A04"/>
    <w:rsid w:val="00322A6E"/>
    <w:rsid w:val="00322BDF"/>
    <w:rsid w:val="0032330A"/>
    <w:rsid w:val="00323D31"/>
    <w:rsid w:val="00323EE1"/>
    <w:rsid w:val="00324638"/>
    <w:rsid w:val="00324871"/>
    <w:rsid w:val="0032499B"/>
    <w:rsid w:val="00324A0E"/>
    <w:rsid w:val="00324B96"/>
    <w:rsid w:val="00324C84"/>
    <w:rsid w:val="00324E1D"/>
    <w:rsid w:val="00325079"/>
    <w:rsid w:val="003258E1"/>
    <w:rsid w:val="00325CF0"/>
    <w:rsid w:val="00325FB1"/>
    <w:rsid w:val="00326064"/>
    <w:rsid w:val="003261CF"/>
    <w:rsid w:val="00326225"/>
    <w:rsid w:val="00326473"/>
    <w:rsid w:val="00326A84"/>
    <w:rsid w:val="00326DA6"/>
    <w:rsid w:val="00326E50"/>
    <w:rsid w:val="00326E6A"/>
    <w:rsid w:val="00326F01"/>
    <w:rsid w:val="003277B2"/>
    <w:rsid w:val="0032791C"/>
    <w:rsid w:val="00327C53"/>
    <w:rsid w:val="00330A08"/>
    <w:rsid w:val="0033153E"/>
    <w:rsid w:val="0033226E"/>
    <w:rsid w:val="00332CEC"/>
    <w:rsid w:val="00333396"/>
    <w:rsid w:val="0033357C"/>
    <w:rsid w:val="00333AFB"/>
    <w:rsid w:val="00333B0F"/>
    <w:rsid w:val="00334043"/>
    <w:rsid w:val="00334370"/>
    <w:rsid w:val="003347A0"/>
    <w:rsid w:val="003349D9"/>
    <w:rsid w:val="00334D09"/>
    <w:rsid w:val="00334FB4"/>
    <w:rsid w:val="003357F5"/>
    <w:rsid w:val="00336127"/>
    <w:rsid w:val="003361C7"/>
    <w:rsid w:val="003361D1"/>
    <w:rsid w:val="00336447"/>
    <w:rsid w:val="0033645E"/>
    <w:rsid w:val="00336538"/>
    <w:rsid w:val="00336A21"/>
    <w:rsid w:val="00337B73"/>
    <w:rsid w:val="00337C72"/>
    <w:rsid w:val="00337EC0"/>
    <w:rsid w:val="00337F26"/>
    <w:rsid w:val="003402D6"/>
    <w:rsid w:val="00340D68"/>
    <w:rsid w:val="00341223"/>
    <w:rsid w:val="0034132F"/>
    <w:rsid w:val="00341348"/>
    <w:rsid w:val="00341CCD"/>
    <w:rsid w:val="00341DB7"/>
    <w:rsid w:val="00342099"/>
    <w:rsid w:val="00342219"/>
    <w:rsid w:val="00342AB3"/>
    <w:rsid w:val="0034319E"/>
    <w:rsid w:val="003436EA"/>
    <w:rsid w:val="003436FE"/>
    <w:rsid w:val="00343D2D"/>
    <w:rsid w:val="00344441"/>
    <w:rsid w:val="00344B63"/>
    <w:rsid w:val="00344E6B"/>
    <w:rsid w:val="003451B2"/>
    <w:rsid w:val="00345986"/>
    <w:rsid w:val="00345B37"/>
    <w:rsid w:val="00346CA3"/>
    <w:rsid w:val="00346D15"/>
    <w:rsid w:val="00346D8D"/>
    <w:rsid w:val="00346DF3"/>
    <w:rsid w:val="00346EE5"/>
    <w:rsid w:val="0034718A"/>
    <w:rsid w:val="00347BB3"/>
    <w:rsid w:val="00347EB6"/>
    <w:rsid w:val="00350159"/>
    <w:rsid w:val="003504CC"/>
    <w:rsid w:val="003507D5"/>
    <w:rsid w:val="00350900"/>
    <w:rsid w:val="00350BDE"/>
    <w:rsid w:val="00351119"/>
    <w:rsid w:val="00351184"/>
    <w:rsid w:val="003513CD"/>
    <w:rsid w:val="00351ECE"/>
    <w:rsid w:val="00352642"/>
    <w:rsid w:val="003526BD"/>
    <w:rsid w:val="00352A9A"/>
    <w:rsid w:val="003531B4"/>
    <w:rsid w:val="003532E6"/>
    <w:rsid w:val="00353559"/>
    <w:rsid w:val="00353819"/>
    <w:rsid w:val="00353F2F"/>
    <w:rsid w:val="00354982"/>
    <w:rsid w:val="00354A7B"/>
    <w:rsid w:val="00354B28"/>
    <w:rsid w:val="00354C70"/>
    <w:rsid w:val="00354CD0"/>
    <w:rsid w:val="00354F45"/>
    <w:rsid w:val="00354FEC"/>
    <w:rsid w:val="00355426"/>
    <w:rsid w:val="003555DF"/>
    <w:rsid w:val="00355632"/>
    <w:rsid w:val="003559D2"/>
    <w:rsid w:val="00355A84"/>
    <w:rsid w:val="00355B2C"/>
    <w:rsid w:val="00355FB7"/>
    <w:rsid w:val="00355FC1"/>
    <w:rsid w:val="0035622E"/>
    <w:rsid w:val="00356816"/>
    <w:rsid w:val="00356BDC"/>
    <w:rsid w:val="00356C09"/>
    <w:rsid w:val="00356F63"/>
    <w:rsid w:val="00357C61"/>
    <w:rsid w:val="00357E3C"/>
    <w:rsid w:val="00357F02"/>
    <w:rsid w:val="003602FC"/>
    <w:rsid w:val="00360561"/>
    <w:rsid w:val="0036095C"/>
    <w:rsid w:val="00360B00"/>
    <w:rsid w:val="00361223"/>
    <w:rsid w:val="00361758"/>
    <w:rsid w:val="00362B53"/>
    <w:rsid w:val="00362EF8"/>
    <w:rsid w:val="003636BE"/>
    <w:rsid w:val="00363B54"/>
    <w:rsid w:val="00363C73"/>
    <w:rsid w:val="00363D98"/>
    <w:rsid w:val="00364070"/>
    <w:rsid w:val="0036409D"/>
    <w:rsid w:val="00364819"/>
    <w:rsid w:val="00364DA9"/>
    <w:rsid w:val="0036568F"/>
    <w:rsid w:val="00365777"/>
    <w:rsid w:val="00365C81"/>
    <w:rsid w:val="003660DA"/>
    <w:rsid w:val="003661FA"/>
    <w:rsid w:val="00366581"/>
    <w:rsid w:val="00366B97"/>
    <w:rsid w:val="00366ED4"/>
    <w:rsid w:val="00367860"/>
    <w:rsid w:val="0036786A"/>
    <w:rsid w:val="0036791B"/>
    <w:rsid w:val="00367D98"/>
    <w:rsid w:val="00370BE5"/>
    <w:rsid w:val="00370BFA"/>
    <w:rsid w:val="00370EB0"/>
    <w:rsid w:val="00371863"/>
    <w:rsid w:val="00371A85"/>
    <w:rsid w:val="00372850"/>
    <w:rsid w:val="00372B5B"/>
    <w:rsid w:val="00372C16"/>
    <w:rsid w:val="00373367"/>
    <w:rsid w:val="003735C8"/>
    <w:rsid w:val="00373A55"/>
    <w:rsid w:val="00374178"/>
    <w:rsid w:val="003743A9"/>
    <w:rsid w:val="00374BCE"/>
    <w:rsid w:val="00374C23"/>
    <w:rsid w:val="00374D46"/>
    <w:rsid w:val="003750DB"/>
    <w:rsid w:val="003754E0"/>
    <w:rsid w:val="00375C80"/>
    <w:rsid w:val="00375E0E"/>
    <w:rsid w:val="003760D2"/>
    <w:rsid w:val="00376261"/>
    <w:rsid w:val="0037658D"/>
    <w:rsid w:val="0037682D"/>
    <w:rsid w:val="003768C4"/>
    <w:rsid w:val="00376979"/>
    <w:rsid w:val="00376B43"/>
    <w:rsid w:val="00376D6F"/>
    <w:rsid w:val="00376E8C"/>
    <w:rsid w:val="0037728A"/>
    <w:rsid w:val="00377454"/>
    <w:rsid w:val="00377574"/>
    <w:rsid w:val="00377819"/>
    <w:rsid w:val="00377B3F"/>
    <w:rsid w:val="00377C82"/>
    <w:rsid w:val="00380028"/>
    <w:rsid w:val="003801DC"/>
    <w:rsid w:val="00380322"/>
    <w:rsid w:val="00380B50"/>
    <w:rsid w:val="00380DFD"/>
    <w:rsid w:val="003810C0"/>
    <w:rsid w:val="0038173B"/>
    <w:rsid w:val="003819A4"/>
    <w:rsid w:val="00381BBD"/>
    <w:rsid w:val="00381D32"/>
    <w:rsid w:val="00381E25"/>
    <w:rsid w:val="00381FAF"/>
    <w:rsid w:val="003820FF"/>
    <w:rsid w:val="00382DF4"/>
    <w:rsid w:val="003832B9"/>
    <w:rsid w:val="00383C02"/>
    <w:rsid w:val="00383CF0"/>
    <w:rsid w:val="00383D1A"/>
    <w:rsid w:val="00383D7A"/>
    <w:rsid w:val="00384D72"/>
    <w:rsid w:val="00385238"/>
    <w:rsid w:val="00385563"/>
    <w:rsid w:val="00385E14"/>
    <w:rsid w:val="00386554"/>
    <w:rsid w:val="003865AF"/>
    <w:rsid w:val="0038799D"/>
    <w:rsid w:val="00387E94"/>
    <w:rsid w:val="00387F8F"/>
    <w:rsid w:val="0039000A"/>
    <w:rsid w:val="00390255"/>
    <w:rsid w:val="0039072D"/>
    <w:rsid w:val="00390C68"/>
    <w:rsid w:val="003914D1"/>
    <w:rsid w:val="00391A85"/>
    <w:rsid w:val="00391D4C"/>
    <w:rsid w:val="003920A0"/>
    <w:rsid w:val="003921C4"/>
    <w:rsid w:val="00392656"/>
    <w:rsid w:val="003927C3"/>
    <w:rsid w:val="00392826"/>
    <w:rsid w:val="00392DCC"/>
    <w:rsid w:val="00393312"/>
    <w:rsid w:val="0039340B"/>
    <w:rsid w:val="003938C6"/>
    <w:rsid w:val="00393AB8"/>
    <w:rsid w:val="00394D35"/>
    <w:rsid w:val="0039501D"/>
    <w:rsid w:val="0039508D"/>
    <w:rsid w:val="0039525C"/>
    <w:rsid w:val="003955F1"/>
    <w:rsid w:val="00395791"/>
    <w:rsid w:val="00395B39"/>
    <w:rsid w:val="00395EEC"/>
    <w:rsid w:val="003960C1"/>
    <w:rsid w:val="0039641D"/>
    <w:rsid w:val="0039643E"/>
    <w:rsid w:val="0039672A"/>
    <w:rsid w:val="0039698D"/>
    <w:rsid w:val="00397454"/>
    <w:rsid w:val="00397917"/>
    <w:rsid w:val="003A019D"/>
    <w:rsid w:val="003A082B"/>
    <w:rsid w:val="003A0A5B"/>
    <w:rsid w:val="003A1114"/>
    <w:rsid w:val="003A17DD"/>
    <w:rsid w:val="003A18A8"/>
    <w:rsid w:val="003A1A84"/>
    <w:rsid w:val="003A2AA3"/>
    <w:rsid w:val="003A2AAD"/>
    <w:rsid w:val="003A2E2B"/>
    <w:rsid w:val="003A365B"/>
    <w:rsid w:val="003A37C0"/>
    <w:rsid w:val="003A3C1E"/>
    <w:rsid w:val="003A3D11"/>
    <w:rsid w:val="003A3D5B"/>
    <w:rsid w:val="003A3EDF"/>
    <w:rsid w:val="003A40D1"/>
    <w:rsid w:val="003A464C"/>
    <w:rsid w:val="003A4DD5"/>
    <w:rsid w:val="003A4DD8"/>
    <w:rsid w:val="003A5610"/>
    <w:rsid w:val="003A565C"/>
    <w:rsid w:val="003A572F"/>
    <w:rsid w:val="003A5AF0"/>
    <w:rsid w:val="003A5B80"/>
    <w:rsid w:val="003A5C97"/>
    <w:rsid w:val="003A5D88"/>
    <w:rsid w:val="003A5EB6"/>
    <w:rsid w:val="003A5FF3"/>
    <w:rsid w:val="003A61E1"/>
    <w:rsid w:val="003A6A83"/>
    <w:rsid w:val="003A6F85"/>
    <w:rsid w:val="003A74F6"/>
    <w:rsid w:val="003A7507"/>
    <w:rsid w:val="003A76C1"/>
    <w:rsid w:val="003A7F89"/>
    <w:rsid w:val="003B0522"/>
    <w:rsid w:val="003B0741"/>
    <w:rsid w:val="003B07A1"/>
    <w:rsid w:val="003B0830"/>
    <w:rsid w:val="003B0D13"/>
    <w:rsid w:val="003B0F2B"/>
    <w:rsid w:val="003B1057"/>
    <w:rsid w:val="003B1504"/>
    <w:rsid w:val="003B1640"/>
    <w:rsid w:val="003B1AA9"/>
    <w:rsid w:val="003B1F9D"/>
    <w:rsid w:val="003B231E"/>
    <w:rsid w:val="003B2701"/>
    <w:rsid w:val="003B2C64"/>
    <w:rsid w:val="003B2E31"/>
    <w:rsid w:val="003B3566"/>
    <w:rsid w:val="003B3F09"/>
    <w:rsid w:val="003B3F8D"/>
    <w:rsid w:val="003B4282"/>
    <w:rsid w:val="003B483E"/>
    <w:rsid w:val="003B489E"/>
    <w:rsid w:val="003B48B6"/>
    <w:rsid w:val="003B4D7A"/>
    <w:rsid w:val="003B4D8A"/>
    <w:rsid w:val="003B53B2"/>
    <w:rsid w:val="003B5B95"/>
    <w:rsid w:val="003B5BED"/>
    <w:rsid w:val="003B5C65"/>
    <w:rsid w:val="003B5E67"/>
    <w:rsid w:val="003B5FCE"/>
    <w:rsid w:val="003B60D1"/>
    <w:rsid w:val="003B617A"/>
    <w:rsid w:val="003B64D4"/>
    <w:rsid w:val="003B6774"/>
    <w:rsid w:val="003B6917"/>
    <w:rsid w:val="003B6A41"/>
    <w:rsid w:val="003B6EF2"/>
    <w:rsid w:val="003B7814"/>
    <w:rsid w:val="003B7A63"/>
    <w:rsid w:val="003B7A94"/>
    <w:rsid w:val="003C0214"/>
    <w:rsid w:val="003C0362"/>
    <w:rsid w:val="003C053E"/>
    <w:rsid w:val="003C08FC"/>
    <w:rsid w:val="003C0ACA"/>
    <w:rsid w:val="003C0ADD"/>
    <w:rsid w:val="003C10D8"/>
    <w:rsid w:val="003C115C"/>
    <w:rsid w:val="003C129E"/>
    <w:rsid w:val="003C1B3D"/>
    <w:rsid w:val="003C1ED6"/>
    <w:rsid w:val="003C1FF9"/>
    <w:rsid w:val="003C2002"/>
    <w:rsid w:val="003C221E"/>
    <w:rsid w:val="003C222D"/>
    <w:rsid w:val="003C2C72"/>
    <w:rsid w:val="003C3514"/>
    <w:rsid w:val="003C3749"/>
    <w:rsid w:val="003C37E0"/>
    <w:rsid w:val="003C398C"/>
    <w:rsid w:val="003C3B24"/>
    <w:rsid w:val="003C3CD6"/>
    <w:rsid w:val="003C425B"/>
    <w:rsid w:val="003C481B"/>
    <w:rsid w:val="003C4956"/>
    <w:rsid w:val="003C4B34"/>
    <w:rsid w:val="003C4B87"/>
    <w:rsid w:val="003C52E3"/>
    <w:rsid w:val="003C5C5E"/>
    <w:rsid w:val="003C61FE"/>
    <w:rsid w:val="003C638B"/>
    <w:rsid w:val="003C6950"/>
    <w:rsid w:val="003C6D0E"/>
    <w:rsid w:val="003C6F6F"/>
    <w:rsid w:val="003C6FD2"/>
    <w:rsid w:val="003C785C"/>
    <w:rsid w:val="003C7B02"/>
    <w:rsid w:val="003D00AC"/>
    <w:rsid w:val="003D05C8"/>
    <w:rsid w:val="003D076F"/>
    <w:rsid w:val="003D08E6"/>
    <w:rsid w:val="003D0D06"/>
    <w:rsid w:val="003D0FCB"/>
    <w:rsid w:val="003D12DD"/>
    <w:rsid w:val="003D13D5"/>
    <w:rsid w:val="003D17A6"/>
    <w:rsid w:val="003D19E0"/>
    <w:rsid w:val="003D1B96"/>
    <w:rsid w:val="003D1BBA"/>
    <w:rsid w:val="003D1F6D"/>
    <w:rsid w:val="003D251F"/>
    <w:rsid w:val="003D28BF"/>
    <w:rsid w:val="003D293E"/>
    <w:rsid w:val="003D298B"/>
    <w:rsid w:val="003D2D88"/>
    <w:rsid w:val="003D2E4B"/>
    <w:rsid w:val="003D335C"/>
    <w:rsid w:val="003D3414"/>
    <w:rsid w:val="003D3569"/>
    <w:rsid w:val="003D3A61"/>
    <w:rsid w:val="003D40A4"/>
    <w:rsid w:val="003D41AD"/>
    <w:rsid w:val="003D434C"/>
    <w:rsid w:val="003D4E7E"/>
    <w:rsid w:val="003D5324"/>
    <w:rsid w:val="003D5672"/>
    <w:rsid w:val="003D591D"/>
    <w:rsid w:val="003D5CFB"/>
    <w:rsid w:val="003D5D22"/>
    <w:rsid w:val="003D5E47"/>
    <w:rsid w:val="003D6404"/>
    <w:rsid w:val="003D6656"/>
    <w:rsid w:val="003D6694"/>
    <w:rsid w:val="003D6983"/>
    <w:rsid w:val="003D699F"/>
    <w:rsid w:val="003D69C5"/>
    <w:rsid w:val="003D6BDC"/>
    <w:rsid w:val="003D7E45"/>
    <w:rsid w:val="003E004B"/>
    <w:rsid w:val="003E03F6"/>
    <w:rsid w:val="003E08D9"/>
    <w:rsid w:val="003E0B1E"/>
    <w:rsid w:val="003E0F9B"/>
    <w:rsid w:val="003E1E6C"/>
    <w:rsid w:val="003E2567"/>
    <w:rsid w:val="003E3389"/>
    <w:rsid w:val="003E3562"/>
    <w:rsid w:val="003E3E0E"/>
    <w:rsid w:val="003E4726"/>
    <w:rsid w:val="003E48EA"/>
    <w:rsid w:val="003E492B"/>
    <w:rsid w:val="003E49CD"/>
    <w:rsid w:val="003E4D48"/>
    <w:rsid w:val="003E4DCC"/>
    <w:rsid w:val="003E5105"/>
    <w:rsid w:val="003E512B"/>
    <w:rsid w:val="003E5A6D"/>
    <w:rsid w:val="003E5E1E"/>
    <w:rsid w:val="003E61BE"/>
    <w:rsid w:val="003E62CB"/>
    <w:rsid w:val="003E7736"/>
    <w:rsid w:val="003E7A50"/>
    <w:rsid w:val="003E7C18"/>
    <w:rsid w:val="003E7F12"/>
    <w:rsid w:val="003E7F18"/>
    <w:rsid w:val="003F002C"/>
    <w:rsid w:val="003F0089"/>
    <w:rsid w:val="003F03F0"/>
    <w:rsid w:val="003F1277"/>
    <w:rsid w:val="003F18FA"/>
    <w:rsid w:val="003F1F5E"/>
    <w:rsid w:val="003F2420"/>
    <w:rsid w:val="003F3054"/>
    <w:rsid w:val="003F329B"/>
    <w:rsid w:val="003F3441"/>
    <w:rsid w:val="003F34E0"/>
    <w:rsid w:val="003F3FBA"/>
    <w:rsid w:val="003F4772"/>
    <w:rsid w:val="003F5309"/>
    <w:rsid w:val="003F57F7"/>
    <w:rsid w:val="003F5FDD"/>
    <w:rsid w:val="003F62F2"/>
    <w:rsid w:val="003F6365"/>
    <w:rsid w:val="003F63F3"/>
    <w:rsid w:val="003F6665"/>
    <w:rsid w:val="003F6678"/>
    <w:rsid w:val="003F6679"/>
    <w:rsid w:val="003F6687"/>
    <w:rsid w:val="003F67CD"/>
    <w:rsid w:val="003F6A71"/>
    <w:rsid w:val="003F6FC4"/>
    <w:rsid w:val="003F70A7"/>
    <w:rsid w:val="003F7266"/>
    <w:rsid w:val="003F730E"/>
    <w:rsid w:val="003F76FA"/>
    <w:rsid w:val="003F77EF"/>
    <w:rsid w:val="003F7D33"/>
    <w:rsid w:val="003F7F64"/>
    <w:rsid w:val="003F7F8C"/>
    <w:rsid w:val="004002E1"/>
    <w:rsid w:val="004004E8"/>
    <w:rsid w:val="00400620"/>
    <w:rsid w:val="00400DEF"/>
    <w:rsid w:val="00401107"/>
    <w:rsid w:val="004012E6"/>
    <w:rsid w:val="0040138E"/>
    <w:rsid w:val="0040139C"/>
    <w:rsid w:val="0040152F"/>
    <w:rsid w:val="00401556"/>
    <w:rsid w:val="0040273D"/>
    <w:rsid w:val="00402897"/>
    <w:rsid w:val="004030FD"/>
    <w:rsid w:val="00403598"/>
    <w:rsid w:val="00404113"/>
    <w:rsid w:val="0040426C"/>
    <w:rsid w:val="00404289"/>
    <w:rsid w:val="00404683"/>
    <w:rsid w:val="00405184"/>
    <w:rsid w:val="00405301"/>
    <w:rsid w:val="004056D9"/>
    <w:rsid w:val="00405747"/>
    <w:rsid w:val="00405D5E"/>
    <w:rsid w:val="00405FED"/>
    <w:rsid w:val="00406066"/>
    <w:rsid w:val="00406421"/>
    <w:rsid w:val="00406ED6"/>
    <w:rsid w:val="004071E1"/>
    <w:rsid w:val="0040751C"/>
    <w:rsid w:val="0040775B"/>
    <w:rsid w:val="00407F64"/>
    <w:rsid w:val="00410D55"/>
    <w:rsid w:val="00411287"/>
    <w:rsid w:val="00411944"/>
    <w:rsid w:val="0041197C"/>
    <w:rsid w:val="00411B2A"/>
    <w:rsid w:val="00411DAF"/>
    <w:rsid w:val="00412196"/>
    <w:rsid w:val="004121B6"/>
    <w:rsid w:val="00412525"/>
    <w:rsid w:val="00413059"/>
    <w:rsid w:val="004132D4"/>
    <w:rsid w:val="00413448"/>
    <w:rsid w:val="00413A81"/>
    <w:rsid w:val="00413EFF"/>
    <w:rsid w:val="0041405C"/>
    <w:rsid w:val="004144E8"/>
    <w:rsid w:val="0041462B"/>
    <w:rsid w:val="00414BEF"/>
    <w:rsid w:val="004153A8"/>
    <w:rsid w:val="0041581F"/>
    <w:rsid w:val="0041584F"/>
    <w:rsid w:val="004159CB"/>
    <w:rsid w:val="00416163"/>
    <w:rsid w:val="004164B1"/>
    <w:rsid w:val="004164E0"/>
    <w:rsid w:val="004165A6"/>
    <w:rsid w:val="00416673"/>
    <w:rsid w:val="00416745"/>
    <w:rsid w:val="004168A8"/>
    <w:rsid w:val="00416978"/>
    <w:rsid w:val="00416C0D"/>
    <w:rsid w:val="00416F69"/>
    <w:rsid w:val="004174AD"/>
    <w:rsid w:val="00417F8B"/>
    <w:rsid w:val="004204CD"/>
    <w:rsid w:val="00420812"/>
    <w:rsid w:val="00420A46"/>
    <w:rsid w:val="00420A9A"/>
    <w:rsid w:val="00420BA8"/>
    <w:rsid w:val="00420C84"/>
    <w:rsid w:val="00420E33"/>
    <w:rsid w:val="00420F6B"/>
    <w:rsid w:val="0042138F"/>
    <w:rsid w:val="00421492"/>
    <w:rsid w:val="00421A31"/>
    <w:rsid w:val="00421A68"/>
    <w:rsid w:val="00421A94"/>
    <w:rsid w:val="00421B68"/>
    <w:rsid w:val="00422138"/>
    <w:rsid w:val="0042291E"/>
    <w:rsid w:val="00422DAE"/>
    <w:rsid w:val="00422EA3"/>
    <w:rsid w:val="00422FA7"/>
    <w:rsid w:val="00422FBD"/>
    <w:rsid w:val="004230C9"/>
    <w:rsid w:val="004231B6"/>
    <w:rsid w:val="00423904"/>
    <w:rsid w:val="00423C7A"/>
    <w:rsid w:val="00424170"/>
    <w:rsid w:val="004243BA"/>
    <w:rsid w:val="0042443C"/>
    <w:rsid w:val="00424655"/>
    <w:rsid w:val="00424B56"/>
    <w:rsid w:val="00425EDF"/>
    <w:rsid w:val="00425FB1"/>
    <w:rsid w:val="00426007"/>
    <w:rsid w:val="004260C9"/>
    <w:rsid w:val="00426900"/>
    <w:rsid w:val="004269D4"/>
    <w:rsid w:val="00426B0B"/>
    <w:rsid w:val="00426C26"/>
    <w:rsid w:val="00426D2B"/>
    <w:rsid w:val="00426F74"/>
    <w:rsid w:val="0042707F"/>
    <w:rsid w:val="004271FE"/>
    <w:rsid w:val="00427445"/>
    <w:rsid w:val="00427BDD"/>
    <w:rsid w:val="00427C7E"/>
    <w:rsid w:val="00427D7F"/>
    <w:rsid w:val="0043019B"/>
    <w:rsid w:val="004301A9"/>
    <w:rsid w:val="004301F4"/>
    <w:rsid w:val="00430EED"/>
    <w:rsid w:val="0043104B"/>
    <w:rsid w:val="004312DD"/>
    <w:rsid w:val="00431648"/>
    <w:rsid w:val="00431773"/>
    <w:rsid w:val="00431839"/>
    <w:rsid w:val="004318B4"/>
    <w:rsid w:val="00431E2C"/>
    <w:rsid w:val="00431F52"/>
    <w:rsid w:val="004320CA"/>
    <w:rsid w:val="0043239C"/>
    <w:rsid w:val="00432960"/>
    <w:rsid w:val="00432BDD"/>
    <w:rsid w:val="00432C31"/>
    <w:rsid w:val="00432EDC"/>
    <w:rsid w:val="00432FC3"/>
    <w:rsid w:val="00433190"/>
    <w:rsid w:val="004332EC"/>
    <w:rsid w:val="004333BB"/>
    <w:rsid w:val="00433E3C"/>
    <w:rsid w:val="00433E95"/>
    <w:rsid w:val="00433FD7"/>
    <w:rsid w:val="00433FFC"/>
    <w:rsid w:val="00434E95"/>
    <w:rsid w:val="00435280"/>
    <w:rsid w:val="00435598"/>
    <w:rsid w:val="00435D8C"/>
    <w:rsid w:val="00436794"/>
    <w:rsid w:val="004369DC"/>
    <w:rsid w:val="00436D45"/>
    <w:rsid w:val="00436D80"/>
    <w:rsid w:val="00436DCB"/>
    <w:rsid w:val="00437111"/>
    <w:rsid w:val="0043725C"/>
    <w:rsid w:val="004376CB"/>
    <w:rsid w:val="00437888"/>
    <w:rsid w:val="004378FE"/>
    <w:rsid w:val="0044057E"/>
    <w:rsid w:val="0044085A"/>
    <w:rsid w:val="004411AB"/>
    <w:rsid w:val="0044123B"/>
    <w:rsid w:val="00441343"/>
    <w:rsid w:val="00441749"/>
    <w:rsid w:val="0044177C"/>
    <w:rsid w:val="00441C03"/>
    <w:rsid w:val="004428C2"/>
    <w:rsid w:val="00442A6E"/>
    <w:rsid w:val="00442D06"/>
    <w:rsid w:val="0044305F"/>
    <w:rsid w:val="00443077"/>
    <w:rsid w:val="00443251"/>
    <w:rsid w:val="00443583"/>
    <w:rsid w:val="00443A76"/>
    <w:rsid w:val="00443C02"/>
    <w:rsid w:val="00443F33"/>
    <w:rsid w:val="004441CB"/>
    <w:rsid w:val="0044450A"/>
    <w:rsid w:val="004445BF"/>
    <w:rsid w:val="004445E8"/>
    <w:rsid w:val="00444758"/>
    <w:rsid w:val="0044488C"/>
    <w:rsid w:val="004449EE"/>
    <w:rsid w:val="00444B98"/>
    <w:rsid w:val="00445331"/>
    <w:rsid w:val="00445873"/>
    <w:rsid w:val="00445B3B"/>
    <w:rsid w:val="00445C3D"/>
    <w:rsid w:val="00445EC0"/>
    <w:rsid w:val="00445F55"/>
    <w:rsid w:val="00445F88"/>
    <w:rsid w:val="00446731"/>
    <w:rsid w:val="004468EE"/>
    <w:rsid w:val="004470FD"/>
    <w:rsid w:val="00447865"/>
    <w:rsid w:val="00447DE4"/>
    <w:rsid w:val="00450268"/>
    <w:rsid w:val="0045077B"/>
    <w:rsid w:val="004508BD"/>
    <w:rsid w:val="0045096B"/>
    <w:rsid w:val="00450A47"/>
    <w:rsid w:val="00451211"/>
    <w:rsid w:val="0045178E"/>
    <w:rsid w:val="00451B53"/>
    <w:rsid w:val="00451FE3"/>
    <w:rsid w:val="0045249F"/>
    <w:rsid w:val="00452734"/>
    <w:rsid w:val="00452742"/>
    <w:rsid w:val="00453485"/>
    <w:rsid w:val="00454088"/>
    <w:rsid w:val="00454113"/>
    <w:rsid w:val="00454AAA"/>
    <w:rsid w:val="00454C62"/>
    <w:rsid w:val="00454C63"/>
    <w:rsid w:val="00455700"/>
    <w:rsid w:val="004557F9"/>
    <w:rsid w:val="0045593B"/>
    <w:rsid w:val="00455B3E"/>
    <w:rsid w:val="00455F3B"/>
    <w:rsid w:val="00455FFC"/>
    <w:rsid w:val="0045606C"/>
    <w:rsid w:val="004560A9"/>
    <w:rsid w:val="004560DE"/>
    <w:rsid w:val="0045638B"/>
    <w:rsid w:val="0045640D"/>
    <w:rsid w:val="00456507"/>
    <w:rsid w:val="0045662D"/>
    <w:rsid w:val="00456B04"/>
    <w:rsid w:val="00456B0E"/>
    <w:rsid w:val="00456C5E"/>
    <w:rsid w:val="00456EDF"/>
    <w:rsid w:val="0045744A"/>
    <w:rsid w:val="00457504"/>
    <w:rsid w:val="00457EBE"/>
    <w:rsid w:val="00457F35"/>
    <w:rsid w:val="004602D4"/>
    <w:rsid w:val="004603BC"/>
    <w:rsid w:val="00460837"/>
    <w:rsid w:val="00460A39"/>
    <w:rsid w:val="00460C2B"/>
    <w:rsid w:val="00460DAB"/>
    <w:rsid w:val="00460F3F"/>
    <w:rsid w:val="00460F68"/>
    <w:rsid w:val="004619C8"/>
    <w:rsid w:val="004620AD"/>
    <w:rsid w:val="00462532"/>
    <w:rsid w:val="00462DCA"/>
    <w:rsid w:val="00462EB8"/>
    <w:rsid w:val="00463AEA"/>
    <w:rsid w:val="00463F37"/>
    <w:rsid w:val="004641E1"/>
    <w:rsid w:val="0046447C"/>
    <w:rsid w:val="004644EC"/>
    <w:rsid w:val="004646FE"/>
    <w:rsid w:val="00464837"/>
    <w:rsid w:val="004648F7"/>
    <w:rsid w:val="00464CB9"/>
    <w:rsid w:val="00465242"/>
    <w:rsid w:val="00465C4F"/>
    <w:rsid w:val="00465D75"/>
    <w:rsid w:val="00465EC9"/>
    <w:rsid w:val="0046703D"/>
    <w:rsid w:val="00467387"/>
    <w:rsid w:val="004673AB"/>
    <w:rsid w:val="00467470"/>
    <w:rsid w:val="00470309"/>
    <w:rsid w:val="004703C6"/>
    <w:rsid w:val="0047057F"/>
    <w:rsid w:val="004705E8"/>
    <w:rsid w:val="00470718"/>
    <w:rsid w:val="00470D7C"/>
    <w:rsid w:val="004713EC"/>
    <w:rsid w:val="00471412"/>
    <w:rsid w:val="004717BB"/>
    <w:rsid w:val="00471E94"/>
    <w:rsid w:val="0047201A"/>
    <w:rsid w:val="0047205F"/>
    <w:rsid w:val="004720D9"/>
    <w:rsid w:val="00472356"/>
    <w:rsid w:val="004723DC"/>
    <w:rsid w:val="00472429"/>
    <w:rsid w:val="004724C6"/>
    <w:rsid w:val="004727B7"/>
    <w:rsid w:val="0047284B"/>
    <w:rsid w:val="0047288A"/>
    <w:rsid w:val="00472E6E"/>
    <w:rsid w:val="004735B6"/>
    <w:rsid w:val="00473CD9"/>
    <w:rsid w:val="0047468F"/>
    <w:rsid w:val="00475406"/>
    <w:rsid w:val="0047591C"/>
    <w:rsid w:val="004759D8"/>
    <w:rsid w:val="00475C99"/>
    <w:rsid w:val="004760F5"/>
    <w:rsid w:val="004762E1"/>
    <w:rsid w:val="0047680E"/>
    <w:rsid w:val="004768E7"/>
    <w:rsid w:val="00476EA2"/>
    <w:rsid w:val="004771FD"/>
    <w:rsid w:val="0047786D"/>
    <w:rsid w:val="00477881"/>
    <w:rsid w:val="00477888"/>
    <w:rsid w:val="00477994"/>
    <w:rsid w:val="00477E38"/>
    <w:rsid w:val="00480083"/>
    <w:rsid w:val="004802D9"/>
    <w:rsid w:val="004803CA"/>
    <w:rsid w:val="00480424"/>
    <w:rsid w:val="00480CFB"/>
    <w:rsid w:val="00480D4E"/>
    <w:rsid w:val="004813C8"/>
    <w:rsid w:val="00481928"/>
    <w:rsid w:val="00482011"/>
    <w:rsid w:val="00482718"/>
    <w:rsid w:val="0048282E"/>
    <w:rsid w:val="00482922"/>
    <w:rsid w:val="00482F23"/>
    <w:rsid w:val="00483ADA"/>
    <w:rsid w:val="00483F6E"/>
    <w:rsid w:val="004844A9"/>
    <w:rsid w:val="00484A52"/>
    <w:rsid w:val="00484D2A"/>
    <w:rsid w:val="004853C9"/>
    <w:rsid w:val="004858B9"/>
    <w:rsid w:val="00485952"/>
    <w:rsid w:val="00485ABF"/>
    <w:rsid w:val="00485BC3"/>
    <w:rsid w:val="0048618A"/>
    <w:rsid w:val="0048619D"/>
    <w:rsid w:val="00486286"/>
    <w:rsid w:val="004864EC"/>
    <w:rsid w:val="00486653"/>
    <w:rsid w:val="0048670D"/>
    <w:rsid w:val="00486725"/>
    <w:rsid w:val="004867AC"/>
    <w:rsid w:val="00486820"/>
    <w:rsid w:val="00486D59"/>
    <w:rsid w:val="00486F3D"/>
    <w:rsid w:val="004874F3"/>
    <w:rsid w:val="00487772"/>
    <w:rsid w:val="0048777E"/>
    <w:rsid w:val="0048792E"/>
    <w:rsid w:val="00487A77"/>
    <w:rsid w:val="00490110"/>
    <w:rsid w:val="004907B9"/>
    <w:rsid w:val="00490A51"/>
    <w:rsid w:val="00490B26"/>
    <w:rsid w:val="004912E8"/>
    <w:rsid w:val="004915ED"/>
    <w:rsid w:val="00491718"/>
    <w:rsid w:val="00492257"/>
    <w:rsid w:val="00492653"/>
    <w:rsid w:val="0049280D"/>
    <w:rsid w:val="004929D5"/>
    <w:rsid w:val="00492A2B"/>
    <w:rsid w:val="00492B3B"/>
    <w:rsid w:val="00492D24"/>
    <w:rsid w:val="00492D69"/>
    <w:rsid w:val="00492ED9"/>
    <w:rsid w:val="00492F19"/>
    <w:rsid w:val="0049314B"/>
    <w:rsid w:val="004934BD"/>
    <w:rsid w:val="00493C75"/>
    <w:rsid w:val="00493D36"/>
    <w:rsid w:val="00493E70"/>
    <w:rsid w:val="00493EF9"/>
    <w:rsid w:val="00493F64"/>
    <w:rsid w:val="00494219"/>
    <w:rsid w:val="00494921"/>
    <w:rsid w:val="00494993"/>
    <w:rsid w:val="00494D45"/>
    <w:rsid w:val="00494E68"/>
    <w:rsid w:val="00494F43"/>
    <w:rsid w:val="0049598B"/>
    <w:rsid w:val="004959EC"/>
    <w:rsid w:val="00495CA1"/>
    <w:rsid w:val="004963C1"/>
    <w:rsid w:val="004969B3"/>
    <w:rsid w:val="00496BC3"/>
    <w:rsid w:val="00496F98"/>
    <w:rsid w:val="004975F6"/>
    <w:rsid w:val="004978A5"/>
    <w:rsid w:val="00497A66"/>
    <w:rsid w:val="00497B9F"/>
    <w:rsid w:val="00497D33"/>
    <w:rsid w:val="00497EDA"/>
    <w:rsid w:val="004A008F"/>
    <w:rsid w:val="004A09BA"/>
    <w:rsid w:val="004A127A"/>
    <w:rsid w:val="004A1510"/>
    <w:rsid w:val="004A1569"/>
    <w:rsid w:val="004A18E9"/>
    <w:rsid w:val="004A1A74"/>
    <w:rsid w:val="004A20BD"/>
    <w:rsid w:val="004A23EC"/>
    <w:rsid w:val="004A25CD"/>
    <w:rsid w:val="004A28BA"/>
    <w:rsid w:val="004A2B4B"/>
    <w:rsid w:val="004A2BC7"/>
    <w:rsid w:val="004A2E23"/>
    <w:rsid w:val="004A2F99"/>
    <w:rsid w:val="004A33E5"/>
    <w:rsid w:val="004A3527"/>
    <w:rsid w:val="004A3EC5"/>
    <w:rsid w:val="004A3F3B"/>
    <w:rsid w:val="004A4B7F"/>
    <w:rsid w:val="004A5203"/>
    <w:rsid w:val="004A5238"/>
    <w:rsid w:val="004A53D3"/>
    <w:rsid w:val="004A5460"/>
    <w:rsid w:val="004A5B09"/>
    <w:rsid w:val="004A5F13"/>
    <w:rsid w:val="004A6582"/>
    <w:rsid w:val="004A72D1"/>
    <w:rsid w:val="004A72EC"/>
    <w:rsid w:val="004A7435"/>
    <w:rsid w:val="004B0786"/>
    <w:rsid w:val="004B07CA"/>
    <w:rsid w:val="004B09A7"/>
    <w:rsid w:val="004B0CE9"/>
    <w:rsid w:val="004B127D"/>
    <w:rsid w:val="004B1661"/>
    <w:rsid w:val="004B1D16"/>
    <w:rsid w:val="004B224E"/>
    <w:rsid w:val="004B23BD"/>
    <w:rsid w:val="004B24FE"/>
    <w:rsid w:val="004B2561"/>
    <w:rsid w:val="004B259B"/>
    <w:rsid w:val="004B2A66"/>
    <w:rsid w:val="004B30ED"/>
    <w:rsid w:val="004B317F"/>
    <w:rsid w:val="004B33D6"/>
    <w:rsid w:val="004B3404"/>
    <w:rsid w:val="004B37CC"/>
    <w:rsid w:val="004B3D80"/>
    <w:rsid w:val="004B4210"/>
    <w:rsid w:val="004B42D6"/>
    <w:rsid w:val="004B4426"/>
    <w:rsid w:val="004B451F"/>
    <w:rsid w:val="004B486C"/>
    <w:rsid w:val="004B55D6"/>
    <w:rsid w:val="004B6326"/>
    <w:rsid w:val="004B6D99"/>
    <w:rsid w:val="004B6FBD"/>
    <w:rsid w:val="004B7840"/>
    <w:rsid w:val="004B7C10"/>
    <w:rsid w:val="004B7D24"/>
    <w:rsid w:val="004C0282"/>
    <w:rsid w:val="004C089C"/>
    <w:rsid w:val="004C1800"/>
    <w:rsid w:val="004C18D0"/>
    <w:rsid w:val="004C1B92"/>
    <w:rsid w:val="004C220E"/>
    <w:rsid w:val="004C26A0"/>
    <w:rsid w:val="004C2B44"/>
    <w:rsid w:val="004C2B6E"/>
    <w:rsid w:val="004C2E30"/>
    <w:rsid w:val="004C32B7"/>
    <w:rsid w:val="004C3B80"/>
    <w:rsid w:val="004C4148"/>
    <w:rsid w:val="004C436E"/>
    <w:rsid w:val="004C4BE2"/>
    <w:rsid w:val="004C4EB4"/>
    <w:rsid w:val="004C4FEA"/>
    <w:rsid w:val="004C52EA"/>
    <w:rsid w:val="004C58F4"/>
    <w:rsid w:val="004C5E04"/>
    <w:rsid w:val="004C60D2"/>
    <w:rsid w:val="004C6179"/>
    <w:rsid w:val="004C65E8"/>
    <w:rsid w:val="004C668A"/>
    <w:rsid w:val="004C6799"/>
    <w:rsid w:val="004C696D"/>
    <w:rsid w:val="004C6B44"/>
    <w:rsid w:val="004C781E"/>
    <w:rsid w:val="004C79B6"/>
    <w:rsid w:val="004C7BF7"/>
    <w:rsid w:val="004C7CD2"/>
    <w:rsid w:val="004D00A6"/>
    <w:rsid w:val="004D023F"/>
    <w:rsid w:val="004D058E"/>
    <w:rsid w:val="004D0C53"/>
    <w:rsid w:val="004D0E13"/>
    <w:rsid w:val="004D0FE7"/>
    <w:rsid w:val="004D1055"/>
    <w:rsid w:val="004D1241"/>
    <w:rsid w:val="004D1451"/>
    <w:rsid w:val="004D17D2"/>
    <w:rsid w:val="004D1BC5"/>
    <w:rsid w:val="004D283F"/>
    <w:rsid w:val="004D2E9C"/>
    <w:rsid w:val="004D2F8B"/>
    <w:rsid w:val="004D3047"/>
    <w:rsid w:val="004D348B"/>
    <w:rsid w:val="004D4A42"/>
    <w:rsid w:val="004D4A5A"/>
    <w:rsid w:val="004D4AA7"/>
    <w:rsid w:val="004D4CEE"/>
    <w:rsid w:val="004D5396"/>
    <w:rsid w:val="004D53D4"/>
    <w:rsid w:val="004D5446"/>
    <w:rsid w:val="004D5457"/>
    <w:rsid w:val="004D54FD"/>
    <w:rsid w:val="004D5539"/>
    <w:rsid w:val="004D5852"/>
    <w:rsid w:val="004D5F53"/>
    <w:rsid w:val="004D60D7"/>
    <w:rsid w:val="004D6CDD"/>
    <w:rsid w:val="004D6DD2"/>
    <w:rsid w:val="004D730D"/>
    <w:rsid w:val="004D7821"/>
    <w:rsid w:val="004D7D1D"/>
    <w:rsid w:val="004D7E40"/>
    <w:rsid w:val="004D7E8A"/>
    <w:rsid w:val="004E009A"/>
    <w:rsid w:val="004E064A"/>
    <w:rsid w:val="004E0826"/>
    <w:rsid w:val="004E0EF1"/>
    <w:rsid w:val="004E15A4"/>
    <w:rsid w:val="004E1D41"/>
    <w:rsid w:val="004E2064"/>
    <w:rsid w:val="004E233E"/>
    <w:rsid w:val="004E2559"/>
    <w:rsid w:val="004E32F4"/>
    <w:rsid w:val="004E3638"/>
    <w:rsid w:val="004E397F"/>
    <w:rsid w:val="004E3BDF"/>
    <w:rsid w:val="004E3CC2"/>
    <w:rsid w:val="004E3D50"/>
    <w:rsid w:val="004E3EDF"/>
    <w:rsid w:val="004E3F31"/>
    <w:rsid w:val="004E437E"/>
    <w:rsid w:val="004E48E0"/>
    <w:rsid w:val="004E4B72"/>
    <w:rsid w:val="004E5140"/>
    <w:rsid w:val="004E5659"/>
    <w:rsid w:val="004E5A41"/>
    <w:rsid w:val="004E5ACF"/>
    <w:rsid w:val="004E5BAF"/>
    <w:rsid w:val="004E5D03"/>
    <w:rsid w:val="004E5F22"/>
    <w:rsid w:val="004E6009"/>
    <w:rsid w:val="004E627D"/>
    <w:rsid w:val="004E6A00"/>
    <w:rsid w:val="004E6A3C"/>
    <w:rsid w:val="004E6BC0"/>
    <w:rsid w:val="004E6BEB"/>
    <w:rsid w:val="004E6F8E"/>
    <w:rsid w:val="004E6FBA"/>
    <w:rsid w:val="004E7578"/>
    <w:rsid w:val="004E7913"/>
    <w:rsid w:val="004E7C94"/>
    <w:rsid w:val="004F0F85"/>
    <w:rsid w:val="004F1905"/>
    <w:rsid w:val="004F1AC4"/>
    <w:rsid w:val="004F1CA4"/>
    <w:rsid w:val="004F2165"/>
    <w:rsid w:val="004F2209"/>
    <w:rsid w:val="004F2545"/>
    <w:rsid w:val="004F29E0"/>
    <w:rsid w:val="004F2A99"/>
    <w:rsid w:val="004F2D03"/>
    <w:rsid w:val="004F2D93"/>
    <w:rsid w:val="004F2F68"/>
    <w:rsid w:val="004F30C0"/>
    <w:rsid w:val="004F33C4"/>
    <w:rsid w:val="004F3560"/>
    <w:rsid w:val="004F35E4"/>
    <w:rsid w:val="004F3B42"/>
    <w:rsid w:val="004F3B66"/>
    <w:rsid w:val="004F3E98"/>
    <w:rsid w:val="004F4014"/>
    <w:rsid w:val="004F4339"/>
    <w:rsid w:val="004F45BD"/>
    <w:rsid w:val="004F460A"/>
    <w:rsid w:val="004F4855"/>
    <w:rsid w:val="004F4FDB"/>
    <w:rsid w:val="004F5BFD"/>
    <w:rsid w:val="004F5D55"/>
    <w:rsid w:val="004F6186"/>
    <w:rsid w:val="004F6318"/>
    <w:rsid w:val="004F63D7"/>
    <w:rsid w:val="004F669F"/>
    <w:rsid w:val="004F6702"/>
    <w:rsid w:val="004F68B9"/>
    <w:rsid w:val="004F6EA1"/>
    <w:rsid w:val="004F7045"/>
    <w:rsid w:val="004F744D"/>
    <w:rsid w:val="004F7AF3"/>
    <w:rsid w:val="00500229"/>
    <w:rsid w:val="005002B8"/>
    <w:rsid w:val="0050036F"/>
    <w:rsid w:val="00500619"/>
    <w:rsid w:val="00500785"/>
    <w:rsid w:val="005008D3"/>
    <w:rsid w:val="00500A90"/>
    <w:rsid w:val="00500BDC"/>
    <w:rsid w:val="00500D48"/>
    <w:rsid w:val="00500F48"/>
    <w:rsid w:val="00500F9E"/>
    <w:rsid w:val="00501186"/>
    <w:rsid w:val="005011BB"/>
    <w:rsid w:val="0050145F"/>
    <w:rsid w:val="00501809"/>
    <w:rsid w:val="00501E29"/>
    <w:rsid w:val="00501E64"/>
    <w:rsid w:val="00501F1C"/>
    <w:rsid w:val="00501F3A"/>
    <w:rsid w:val="0050201D"/>
    <w:rsid w:val="005020A2"/>
    <w:rsid w:val="00502390"/>
    <w:rsid w:val="00502760"/>
    <w:rsid w:val="00502785"/>
    <w:rsid w:val="00502A3E"/>
    <w:rsid w:val="005030D0"/>
    <w:rsid w:val="00503372"/>
    <w:rsid w:val="005033FD"/>
    <w:rsid w:val="00503613"/>
    <w:rsid w:val="00503761"/>
    <w:rsid w:val="005038F8"/>
    <w:rsid w:val="0050390D"/>
    <w:rsid w:val="005039B1"/>
    <w:rsid w:val="00503ED9"/>
    <w:rsid w:val="00504260"/>
    <w:rsid w:val="00504967"/>
    <w:rsid w:val="00505053"/>
    <w:rsid w:val="005052A5"/>
    <w:rsid w:val="00505805"/>
    <w:rsid w:val="0050598C"/>
    <w:rsid w:val="00505E79"/>
    <w:rsid w:val="0050668F"/>
    <w:rsid w:val="00506815"/>
    <w:rsid w:val="00506D35"/>
    <w:rsid w:val="0050743B"/>
    <w:rsid w:val="005076C0"/>
    <w:rsid w:val="005077C3"/>
    <w:rsid w:val="005079B5"/>
    <w:rsid w:val="00507E96"/>
    <w:rsid w:val="0051006A"/>
    <w:rsid w:val="0051015C"/>
    <w:rsid w:val="00510331"/>
    <w:rsid w:val="00510461"/>
    <w:rsid w:val="00510A35"/>
    <w:rsid w:val="00510C77"/>
    <w:rsid w:val="00510D0D"/>
    <w:rsid w:val="0051106D"/>
    <w:rsid w:val="005110F5"/>
    <w:rsid w:val="00511F7E"/>
    <w:rsid w:val="005123EE"/>
    <w:rsid w:val="00512D10"/>
    <w:rsid w:val="00512D80"/>
    <w:rsid w:val="00513736"/>
    <w:rsid w:val="005138E1"/>
    <w:rsid w:val="00513912"/>
    <w:rsid w:val="00513FF0"/>
    <w:rsid w:val="005140FC"/>
    <w:rsid w:val="005149CE"/>
    <w:rsid w:val="00514B93"/>
    <w:rsid w:val="00514E56"/>
    <w:rsid w:val="00514F82"/>
    <w:rsid w:val="00514FAC"/>
    <w:rsid w:val="00514FF2"/>
    <w:rsid w:val="00515237"/>
    <w:rsid w:val="00515326"/>
    <w:rsid w:val="0051550C"/>
    <w:rsid w:val="005159F0"/>
    <w:rsid w:val="00515A7B"/>
    <w:rsid w:val="00515C09"/>
    <w:rsid w:val="00515FFA"/>
    <w:rsid w:val="00516094"/>
    <w:rsid w:val="0051609F"/>
    <w:rsid w:val="0051685D"/>
    <w:rsid w:val="00516F8A"/>
    <w:rsid w:val="00517A66"/>
    <w:rsid w:val="00517B19"/>
    <w:rsid w:val="00517CEF"/>
    <w:rsid w:val="0052058E"/>
    <w:rsid w:val="005208C4"/>
    <w:rsid w:val="00520F2E"/>
    <w:rsid w:val="00521532"/>
    <w:rsid w:val="0052187A"/>
    <w:rsid w:val="00522342"/>
    <w:rsid w:val="00522AAA"/>
    <w:rsid w:val="00522D85"/>
    <w:rsid w:val="00522F8E"/>
    <w:rsid w:val="00523480"/>
    <w:rsid w:val="0052395D"/>
    <w:rsid w:val="00523C98"/>
    <w:rsid w:val="00523F5A"/>
    <w:rsid w:val="00524021"/>
    <w:rsid w:val="005249BC"/>
    <w:rsid w:val="00524DD1"/>
    <w:rsid w:val="00524F20"/>
    <w:rsid w:val="005254B8"/>
    <w:rsid w:val="00525AF7"/>
    <w:rsid w:val="00525D5E"/>
    <w:rsid w:val="005261E5"/>
    <w:rsid w:val="00526AD4"/>
    <w:rsid w:val="0052732E"/>
    <w:rsid w:val="005300D0"/>
    <w:rsid w:val="005300E3"/>
    <w:rsid w:val="00530629"/>
    <w:rsid w:val="0053096B"/>
    <w:rsid w:val="005311FC"/>
    <w:rsid w:val="00531DF0"/>
    <w:rsid w:val="005323AA"/>
    <w:rsid w:val="00532519"/>
    <w:rsid w:val="00533104"/>
    <w:rsid w:val="0053330A"/>
    <w:rsid w:val="0053389D"/>
    <w:rsid w:val="005340D6"/>
    <w:rsid w:val="005344D8"/>
    <w:rsid w:val="005345ED"/>
    <w:rsid w:val="005349D3"/>
    <w:rsid w:val="00535011"/>
    <w:rsid w:val="005356A0"/>
    <w:rsid w:val="0053592D"/>
    <w:rsid w:val="00535D72"/>
    <w:rsid w:val="00535DDF"/>
    <w:rsid w:val="0053674D"/>
    <w:rsid w:val="00536C81"/>
    <w:rsid w:val="00536D4A"/>
    <w:rsid w:val="00537324"/>
    <w:rsid w:val="00537413"/>
    <w:rsid w:val="005404D1"/>
    <w:rsid w:val="00540D64"/>
    <w:rsid w:val="00540E21"/>
    <w:rsid w:val="00541126"/>
    <w:rsid w:val="0054153A"/>
    <w:rsid w:val="005417A9"/>
    <w:rsid w:val="00541932"/>
    <w:rsid w:val="00541CA9"/>
    <w:rsid w:val="00541F5F"/>
    <w:rsid w:val="0054210D"/>
    <w:rsid w:val="005421BE"/>
    <w:rsid w:val="00542B34"/>
    <w:rsid w:val="00542F5C"/>
    <w:rsid w:val="005438A2"/>
    <w:rsid w:val="00543BA0"/>
    <w:rsid w:val="00543E2E"/>
    <w:rsid w:val="00544A39"/>
    <w:rsid w:val="00544CF7"/>
    <w:rsid w:val="00544FD9"/>
    <w:rsid w:val="005454C4"/>
    <w:rsid w:val="00545691"/>
    <w:rsid w:val="00545724"/>
    <w:rsid w:val="00545F37"/>
    <w:rsid w:val="00546582"/>
    <w:rsid w:val="00546B41"/>
    <w:rsid w:val="00546C6F"/>
    <w:rsid w:val="0054717A"/>
    <w:rsid w:val="00547438"/>
    <w:rsid w:val="00547D90"/>
    <w:rsid w:val="00547EE6"/>
    <w:rsid w:val="0055017D"/>
    <w:rsid w:val="005504D3"/>
    <w:rsid w:val="00550D98"/>
    <w:rsid w:val="005510AA"/>
    <w:rsid w:val="00551147"/>
    <w:rsid w:val="00551375"/>
    <w:rsid w:val="0055242B"/>
    <w:rsid w:val="00552530"/>
    <w:rsid w:val="00553326"/>
    <w:rsid w:val="005534DA"/>
    <w:rsid w:val="00553636"/>
    <w:rsid w:val="00553687"/>
    <w:rsid w:val="0055380A"/>
    <w:rsid w:val="00553C5F"/>
    <w:rsid w:val="00553D02"/>
    <w:rsid w:val="00554098"/>
    <w:rsid w:val="005545D2"/>
    <w:rsid w:val="00554762"/>
    <w:rsid w:val="00554B76"/>
    <w:rsid w:val="00554C3F"/>
    <w:rsid w:val="00555079"/>
    <w:rsid w:val="00555181"/>
    <w:rsid w:val="005556BD"/>
    <w:rsid w:val="00555B4A"/>
    <w:rsid w:val="00555BA4"/>
    <w:rsid w:val="00556164"/>
    <w:rsid w:val="0055617B"/>
    <w:rsid w:val="0055620F"/>
    <w:rsid w:val="00556378"/>
    <w:rsid w:val="00556A3A"/>
    <w:rsid w:val="005570DB"/>
    <w:rsid w:val="005570E0"/>
    <w:rsid w:val="005572C7"/>
    <w:rsid w:val="0055746C"/>
    <w:rsid w:val="0055763A"/>
    <w:rsid w:val="00557830"/>
    <w:rsid w:val="005579B8"/>
    <w:rsid w:val="00557A47"/>
    <w:rsid w:val="00557A5F"/>
    <w:rsid w:val="00557E47"/>
    <w:rsid w:val="0056026D"/>
    <w:rsid w:val="0056031E"/>
    <w:rsid w:val="005608D6"/>
    <w:rsid w:val="00560924"/>
    <w:rsid w:val="00560A2A"/>
    <w:rsid w:val="00560A91"/>
    <w:rsid w:val="00560B72"/>
    <w:rsid w:val="00561072"/>
    <w:rsid w:val="00561116"/>
    <w:rsid w:val="00561244"/>
    <w:rsid w:val="005613E5"/>
    <w:rsid w:val="0056169D"/>
    <w:rsid w:val="005618CF"/>
    <w:rsid w:val="00562003"/>
    <w:rsid w:val="005623A1"/>
    <w:rsid w:val="0056247D"/>
    <w:rsid w:val="00562862"/>
    <w:rsid w:val="00562F81"/>
    <w:rsid w:val="0056319E"/>
    <w:rsid w:val="00563829"/>
    <w:rsid w:val="005639EF"/>
    <w:rsid w:val="00563CF0"/>
    <w:rsid w:val="00563DD4"/>
    <w:rsid w:val="00563E6D"/>
    <w:rsid w:val="00563E95"/>
    <w:rsid w:val="005643F2"/>
    <w:rsid w:val="0056457C"/>
    <w:rsid w:val="00564800"/>
    <w:rsid w:val="00564A2B"/>
    <w:rsid w:val="00564E47"/>
    <w:rsid w:val="005655D0"/>
    <w:rsid w:val="0056597C"/>
    <w:rsid w:val="005659CA"/>
    <w:rsid w:val="00566183"/>
    <w:rsid w:val="005669CE"/>
    <w:rsid w:val="00566A55"/>
    <w:rsid w:val="00566ED4"/>
    <w:rsid w:val="0056766B"/>
    <w:rsid w:val="005676A2"/>
    <w:rsid w:val="00567955"/>
    <w:rsid w:val="00567C22"/>
    <w:rsid w:val="00567E12"/>
    <w:rsid w:val="00567E5D"/>
    <w:rsid w:val="00567F8C"/>
    <w:rsid w:val="00567FAB"/>
    <w:rsid w:val="00567FF1"/>
    <w:rsid w:val="00570102"/>
    <w:rsid w:val="00570953"/>
    <w:rsid w:val="00570BE1"/>
    <w:rsid w:val="00571A08"/>
    <w:rsid w:val="00571B03"/>
    <w:rsid w:val="00571EEB"/>
    <w:rsid w:val="0057212B"/>
    <w:rsid w:val="00572281"/>
    <w:rsid w:val="0057261C"/>
    <w:rsid w:val="005727B2"/>
    <w:rsid w:val="0057296A"/>
    <w:rsid w:val="0057309B"/>
    <w:rsid w:val="005732E6"/>
    <w:rsid w:val="00573A2D"/>
    <w:rsid w:val="00573F97"/>
    <w:rsid w:val="00573FAC"/>
    <w:rsid w:val="00574018"/>
    <w:rsid w:val="00574545"/>
    <w:rsid w:val="00574791"/>
    <w:rsid w:val="005749DF"/>
    <w:rsid w:val="00574B5C"/>
    <w:rsid w:val="00574C91"/>
    <w:rsid w:val="00574FA6"/>
    <w:rsid w:val="005750FB"/>
    <w:rsid w:val="00575152"/>
    <w:rsid w:val="00575243"/>
    <w:rsid w:val="00575326"/>
    <w:rsid w:val="00575B5C"/>
    <w:rsid w:val="00575F57"/>
    <w:rsid w:val="00576376"/>
    <w:rsid w:val="00576587"/>
    <w:rsid w:val="00576899"/>
    <w:rsid w:val="0057747F"/>
    <w:rsid w:val="005775C2"/>
    <w:rsid w:val="00577669"/>
    <w:rsid w:val="00577801"/>
    <w:rsid w:val="00577A7D"/>
    <w:rsid w:val="00577CDE"/>
    <w:rsid w:val="00580270"/>
    <w:rsid w:val="005802B2"/>
    <w:rsid w:val="00581252"/>
    <w:rsid w:val="00581361"/>
    <w:rsid w:val="005813B4"/>
    <w:rsid w:val="0058154E"/>
    <w:rsid w:val="005815FF"/>
    <w:rsid w:val="00581600"/>
    <w:rsid w:val="005819ED"/>
    <w:rsid w:val="00581C01"/>
    <w:rsid w:val="00581D8B"/>
    <w:rsid w:val="00582488"/>
    <w:rsid w:val="00582633"/>
    <w:rsid w:val="00582765"/>
    <w:rsid w:val="00582B8D"/>
    <w:rsid w:val="00582E3D"/>
    <w:rsid w:val="005831D8"/>
    <w:rsid w:val="005835DC"/>
    <w:rsid w:val="00583AFB"/>
    <w:rsid w:val="00584042"/>
    <w:rsid w:val="00584114"/>
    <w:rsid w:val="00584303"/>
    <w:rsid w:val="00584491"/>
    <w:rsid w:val="0058468E"/>
    <w:rsid w:val="00584D0B"/>
    <w:rsid w:val="00584DE8"/>
    <w:rsid w:val="0058538E"/>
    <w:rsid w:val="00586363"/>
    <w:rsid w:val="0058638C"/>
    <w:rsid w:val="00586462"/>
    <w:rsid w:val="0058647C"/>
    <w:rsid w:val="00586495"/>
    <w:rsid w:val="005867F9"/>
    <w:rsid w:val="005868F6"/>
    <w:rsid w:val="00586E9C"/>
    <w:rsid w:val="005872B5"/>
    <w:rsid w:val="00587C0F"/>
    <w:rsid w:val="00590000"/>
    <w:rsid w:val="00590CB4"/>
    <w:rsid w:val="00590CB7"/>
    <w:rsid w:val="00590F20"/>
    <w:rsid w:val="005914B0"/>
    <w:rsid w:val="00591528"/>
    <w:rsid w:val="00591957"/>
    <w:rsid w:val="00591C18"/>
    <w:rsid w:val="00591D87"/>
    <w:rsid w:val="00592041"/>
    <w:rsid w:val="00592190"/>
    <w:rsid w:val="0059231D"/>
    <w:rsid w:val="00592690"/>
    <w:rsid w:val="00592883"/>
    <w:rsid w:val="005931E5"/>
    <w:rsid w:val="0059323F"/>
    <w:rsid w:val="00593361"/>
    <w:rsid w:val="005942A1"/>
    <w:rsid w:val="005944C0"/>
    <w:rsid w:val="005945F0"/>
    <w:rsid w:val="005949B4"/>
    <w:rsid w:val="005962BE"/>
    <w:rsid w:val="005962C1"/>
    <w:rsid w:val="005965B1"/>
    <w:rsid w:val="005966AF"/>
    <w:rsid w:val="00596720"/>
    <w:rsid w:val="00596B6B"/>
    <w:rsid w:val="00596D15"/>
    <w:rsid w:val="00596FC9"/>
    <w:rsid w:val="00597245"/>
    <w:rsid w:val="005972A6"/>
    <w:rsid w:val="005975FA"/>
    <w:rsid w:val="00597A6B"/>
    <w:rsid w:val="00597B7C"/>
    <w:rsid w:val="005A034E"/>
    <w:rsid w:val="005A05A9"/>
    <w:rsid w:val="005A0655"/>
    <w:rsid w:val="005A06F4"/>
    <w:rsid w:val="005A0ACF"/>
    <w:rsid w:val="005A0C3B"/>
    <w:rsid w:val="005A0F9F"/>
    <w:rsid w:val="005A1015"/>
    <w:rsid w:val="005A1311"/>
    <w:rsid w:val="005A14FD"/>
    <w:rsid w:val="005A1739"/>
    <w:rsid w:val="005A1F26"/>
    <w:rsid w:val="005A1F46"/>
    <w:rsid w:val="005A23BC"/>
    <w:rsid w:val="005A2693"/>
    <w:rsid w:val="005A29D3"/>
    <w:rsid w:val="005A2CD8"/>
    <w:rsid w:val="005A313F"/>
    <w:rsid w:val="005A33FA"/>
    <w:rsid w:val="005A3AF4"/>
    <w:rsid w:val="005A3B02"/>
    <w:rsid w:val="005A3EE7"/>
    <w:rsid w:val="005A3F17"/>
    <w:rsid w:val="005A42A2"/>
    <w:rsid w:val="005A4719"/>
    <w:rsid w:val="005A4D09"/>
    <w:rsid w:val="005A5179"/>
    <w:rsid w:val="005A6587"/>
    <w:rsid w:val="005A6649"/>
    <w:rsid w:val="005A6729"/>
    <w:rsid w:val="005A6FFB"/>
    <w:rsid w:val="005A7176"/>
    <w:rsid w:val="005A7433"/>
    <w:rsid w:val="005A76E8"/>
    <w:rsid w:val="005B0E7D"/>
    <w:rsid w:val="005B1469"/>
    <w:rsid w:val="005B14B1"/>
    <w:rsid w:val="005B194A"/>
    <w:rsid w:val="005B1DAA"/>
    <w:rsid w:val="005B2355"/>
    <w:rsid w:val="005B2460"/>
    <w:rsid w:val="005B24E2"/>
    <w:rsid w:val="005B29AA"/>
    <w:rsid w:val="005B314E"/>
    <w:rsid w:val="005B33F3"/>
    <w:rsid w:val="005B37FA"/>
    <w:rsid w:val="005B39A7"/>
    <w:rsid w:val="005B3C92"/>
    <w:rsid w:val="005B3D9E"/>
    <w:rsid w:val="005B401C"/>
    <w:rsid w:val="005B405C"/>
    <w:rsid w:val="005B4A37"/>
    <w:rsid w:val="005B4ABC"/>
    <w:rsid w:val="005B4B51"/>
    <w:rsid w:val="005B4C66"/>
    <w:rsid w:val="005B4E94"/>
    <w:rsid w:val="005B4FDB"/>
    <w:rsid w:val="005B5349"/>
    <w:rsid w:val="005B54AB"/>
    <w:rsid w:val="005B59D8"/>
    <w:rsid w:val="005B6460"/>
    <w:rsid w:val="005B64B0"/>
    <w:rsid w:val="005B6822"/>
    <w:rsid w:val="005B6DD9"/>
    <w:rsid w:val="005B6E53"/>
    <w:rsid w:val="005B7599"/>
    <w:rsid w:val="005B7ADD"/>
    <w:rsid w:val="005B7D92"/>
    <w:rsid w:val="005B7E49"/>
    <w:rsid w:val="005C0389"/>
    <w:rsid w:val="005C0B9A"/>
    <w:rsid w:val="005C0D1B"/>
    <w:rsid w:val="005C0F7B"/>
    <w:rsid w:val="005C10F6"/>
    <w:rsid w:val="005C1266"/>
    <w:rsid w:val="005C13D7"/>
    <w:rsid w:val="005C1414"/>
    <w:rsid w:val="005C1C84"/>
    <w:rsid w:val="005C27F9"/>
    <w:rsid w:val="005C3274"/>
    <w:rsid w:val="005C32CB"/>
    <w:rsid w:val="005C32D1"/>
    <w:rsid w:val="005C38F4"/>
    <w:rsid w:val="005C392A"/>
    <w:rsid w:val="005C474E"/>
    <w:rsid w:val="005C571D"/>
    <w:rsid w:val="005C5B8A"/>
    <w:rsid w:val="005C5BE3"/>
    <w:rsid w:val="005C6002"/>
    <w:rsid w:val="005C66CC"/>
    <w:rsid w:val="005C6750"/>
    <w:rsid w:val="005C6AA5"/>
    <w:rsid w:val="005C7312"/>
    <w:rsid w:val="005C759D"/>
    <w:rsid w:val="005C7612"/>
    <w:rsid w:val="005C7875"/>
    <w:rsid w:val="005C7A20"/>
    <w:rsid w:val="005D0131"/>
    <w:rsid w:val="005D038C"/>
    <w:rsid w:val="005D04D9"/>
    <w:rsid w:val="005D04EE"/>
    <w:rsid w:val="005D0547"/>
    <w:rsid w:val="005D0A6D"/>
    <w:rsid w:val="005D0AD1"/>
    <w:rsid w:val="005D0D94"/>
    <w:rsid w:val="005D0F84"/>
    <w:rsid w:val="005D130F"/>
    <w:rsid w:val="005D15C5"/>
    <w:rsid w:val="005D1A01"/>
    <w:rsid w:val="005D1AFA"/>
    <w:rsid w:val="005D209B"/>
    <w:rsid w:val="005D22E4"/>
    <w:rsid w:val="005D2351"/>
    <w:rsid w:val="005D240B"/>
    <w:rsid w:val="005D253F"/>
    <w:rsid w:val="005D28F9"/>
    <w:rsid w:val="005D29EA"/>
    <w:rsid w:val="005D2D60"/>
    <w:rsid w:val="005D2E67"/>
    <w:rsid w:val="005D2F3A"/>
    <w:rsid w:val="005D30A9"/>
    <w:rsid w:val="005D3566"/>
    <w:rsid w:val="005D360E"/>
    <w:rsid w:val="005D3C9C"/>
    <w:rsid w:val="005D3CDE"/>
    <w:rsid w:val="005D3D70"/>
    <w:rsid w:val="005D436D"/>
    <w:rsid w:val="005D4933"/>
    <w:rsid w:val="005D49F2"/>
    <w:rsid w:val="005D4D0E"/>
    <w:rsid w:val="005D4DCB"/>
    <w:rsid w:val="005D4DD1"/>
    <w:rsid w:val="005D530D"/>
    <w:rsid w:val="005D5A45"/>
    <w:rsid w:val="005D601D"/>
    <w:rsid w:val="005D61C7"/>
    <w:rsid w:val="005D65A9"/>
    <w:rsid w:val="005D6D74"/>
    <w:rsid w:val="005D72DC"/>
    <w:rsid w:val="005D7456"/>
    <w:rsid w:val="005D792F"/>
    <w:rsid w:val="005D7B4B"/>
    <w:rsid w:val="005D7C42"/>
    <w:rsid w:val="005D7C5C"/>
    <w:rsid w:val="005E031C"/>
    <w:rsid w:val="005E1024"/>
    <w:rsid w:val="005E1487"/>
    <w:rsid w:val="005E168E"/>
    <w:rsid w:val="005E1C33"/>
    <w:rsid w:val="005E21AB"/>
    <w:rsid w:val="005E242B"/>
    <w:rsid w:val="005E24BA"/>
    <w:rsid w:val="005E2F21"/>
    <w:rsid w:val="005E3113"/>
    <w:rsid w:val="005E3817"/>
    <w:rsid w:val="005E38F3"/>
    <w:rsid w:val="005E3C6A"/>
    <w:rsid w:val="005E3E1A"/>
    <w:rsid w:val="005E400B"/>
    <w:rsid w:val="005E46B2"/>
    <w:rsid w:val="005E5287"/>
    <w:rsid w:val="005E5AC2"/>
    <w:rsid w:val="005E5B2A"/>
    <w:rsid w:val="005E5CAB"/>
    <w:rsid w:val="005E6160"/>
    <w:rsid w:val="005E6B4B"/>
    <w:rsid w:val="005E6C47"/>
    <w:rsid w:val="005E7024"/>
    <w:rsid w:val="005E7968"/>
    <w:rsid w:val="005E7AAD"/>
    <w:rsid w:val="005F00BA"/>
    <w:rsid w:val="005F0155"/>
    <w:rsid w:val="005F1019"/>
    <w:rsid w:val="005F135C"/>
    <w:rsid w:val="005F174D"/>
    <w:rsid w:val="005F196B"/>
    <w:rsid w:val="005F1CDB"/>
    <w:rsid w:val="005F1F0C"/>
    <w:rsid w:val="005F2A60"/>
    <w:rsid w:val="005F3041"/>
    <w:rsid w:val="005F3351"/>
    <w:rsid w:val="005F34F3"/>
    <w:rsid w:val="005F3589"/>
    <w:rsid w:val="005F35A2"/>
    <w:rsid w:val="005F36C3"/>
    <w:rsid w:val="005F3766"/>
    <w:rsid w:val="005F4B03"/>
    <w:rsid w:val="005F5026"/>
    <w:rsid w:val="005F512B"/>
    <w:rsid w:val="005F540D"/>
    <w:rsid w:val="005F5847"/>
    <w:rsid w:val="005F5B07"/>
    <w:rsid w:val="005F5D23"/>
    <w:rsid w:val="005F5DB3"/>
    <w:rsid w:val="005F62CC"/>
    <w:rsid w:val="005F6425"/>
    <w:rsid w:val="005F6A25"/>
    <w:rsid w:val="005F6F46"/>
    <w:rsid w:val="005F78ED"/>
    <w:rsid w:val="005F7FDE"/>
    <w:rsid w:val="0060014F"/>
    <w:rsid w:val="00600932"/>
    <w:rsid w:val="00600EB1"/>
    <w:rsid w:val="00601651"/>
    <w:rsid w:val="00601C3B"/>
    <w:rsid w:val="00601DE8"/>
    <w:rsid w:val="00601EA9"/>
    <w:rsid w:val="006023C2"/>
    <w:rsid w:val="00602633"/>
    <w:rsid w:val="00602B9B"/>
    <w:rsid w:val="00602FB0"/>
    <w:rsid w:val="006030D6"/>
    <w:rsid w:val="006032A1"/>
    <w:rsid w:val="00603664"/>
    <w:rsid w:val="00603822"/>
    <w:rsid w:val="00603E34"/>
    <w:rsid w:val="00603E52"/>
    <w:rsid w:val="00604238"/>
    <w:rsid w:val="00604365"/>
    <w:rsid w:val="006047E2"/>
    <w:rsid w:val="00604911"/>
    <w:rsid w:val="00604D5A"/>
    <w:rsid w:val="006052BC"/>
    <w:rsid w:val="00605484"/>
    <w:rsid w:val="00605684"/>
    <w:rsid w:val="00605E38"/>
    <w:rsid w:val="006061B5"/>
    <w:rsid w:val="0060635E"/>
    <w:rsid w:val="00606605"/>
    <w:rsid w:val="00606802"/>
    <w:rsid w:val="006068B7"/>
    <w:rsid w:val="00606C87"/>
    <w:rsid w:val="00607615"/>
    <w:rsid w:val="006077F9"/>
    <w:rsid w:val="006100F4"/>
    <w:rsid w:val="006102AD"/>
    <w:rsid w:val="006102D0"/>
    <w:rsid w:val="0061030B"/>
    <w:rsid w:val="006103AB"/>
    <w:rsid w:val="00610B7E"/>
    <w:rsid w:val="00610C4D"/>
    <w:rsid w:val="00610E58"/>
    <w:rsid w:val="0061124C"/>
    <w:rsid w:val="006113D8"/>
    <w:rsid w:val="00611639"/>
    <w:rsid w:val="006118D4"/>
    <w:rsid w:val="00611AEC"/>
    <w:rsid w:val="00611E00"/>
    <w:rsid w:val="006128A1"/>
    <w:rsid w:val="00612AAB"/>
    <w:rsid w:val="00612CB9"/>
    <w:rsid w:val="00612D55"/>
    <w:rsid w:val="006130A2"/>
    <w:rsid w:val="006130CC"/>
    <w:rsid w:val="006133A5"/>
    <w:rsid w:val="00613459"/>
    <w:rsid w:val="006138DC"/>
    <w:rsid w:val="00613BA7"/>
    <w:rsid w:val="00613C4C"/>
    <w:rsid w:val="00613F21"/>
    <w:rsid w:val="006145DF"/>
    <w:rsid w:val="00614C31"/>
    <w:rsid w:val="00614CF0"/>
    <w:rsid w:val="00614D01"/>
    <w:rsid w:val="00614FCF"/>
    <w:rsid w:val="0061506E"/>
    <w:rsid w:val="006153C3"/>
    <w:rsid w:val="0061574F"/>
    <w:rsid w:val="006159D1"/>
    <w:rsid w:val="00616016"/>
    <w:rsid w:val="00616363"/>
    <w:rsid w:val="0061666A"/>
    <w:rsid w:val="00617B60"/>
    <w:rsid w:val="006202D5"/>
    <w:rsid w:val="00620352"/>
    <w:rsid w:val="00620736"/>
    <w:rsid w:val="00620E47"/>
    <w:rsid w:val="006211A0"/>
    <w:rsid w:val="0062148C"/>
    <w:rsid w:val="0062149B"/>
    <w:rsid w:val="00621558"/>
    <w:rsid w:val="00621766"/>
    <w:rsid w:val="006218B4"/>
    <w:rsid w:val="0062196F"/>
    <w:rsid w:val="00622385"/>
    <w:rsid w:val="00622462"/>
    <w:rsid w:val="00622774"/>
    <w:rsid w:val="006228A1"/>
    <w:rsid w:val="006229F3"/>
    <w:rsid w:val="006231C3"/>
    <w:rsid w:val="006237A2"/>
    <w:rsid w:val="00623AF6"/>
    <w:rsid w:val="00623D52"/>
    <w:rsid w:val="006240E6"/>
    <w:rsid w:val="006242E0"/>
    <w:rsid w:val="006244C5"/>
    <w:rsid w:val="00624675"/>
    <w:rsid w:val="00624C5D"/>
    <w:rsid w:val="00625018"/>
    <w:rsid w:val="00625061"/>
    <w:rsid w:val="006259EC"/>
    <w:rsid w:val="00625A3D"/>
    <w:rsid w:val="00625A4F"/>
    <w:rsid w:val="00625AE9"/>
    <w:rsid w:val="00625CFF"/>
    <w:rsid w:val="0062634F"/>
    <w:rsid w:val="00626F95"/>
    <w:rsid w:val="0062737E"/>
    <w:rsid w:val="006278FB"/>
    <w:rsid w:val="00627A68"/>
    <w:rsid w:val="00630AEF"/>
    <w:rsid w:val="00630EC6"/>
    <w:rsid w:val="006310B2"/>
    <w:rsid w:val="0063121C"/>
    <w:rsid w:val="00631248"/>
    <w:rsid w:val="00631335"/>
    <w:rsid w:val="0063137E"/>
    <w:rsid w:val="00631432"/>
    <w:rsid w:val="0063158D"/>
    <w:rsid w:val="00631717"/>
    <w:rsid w:val="00631CB2"/>
    <w:rsid w:val="00631D3F"/>
    <w:rsid w:val="006320A5"/>
    <w:rsid w:val="00632265"/>
    <w:rsid w:val="00632377"/>
    <w:rsid w:val="006327FB"/>
    <w:rsid w:val="006329B8"/>
    <w:rsid w:val="00632CD6"/>
    <w:rsid w:val="00633D63"/>
    <w:rsid w:val="00633EFD"/>
    <w:rsid w:val="006342C5"/>
    <w:rsid w:val="006344B7"/>
    <w:rsid w:val="00634A8E"/>
    <w:rsid w:val="00634D57"/>
    <w:rsid w:val="00634E3C"/>
    <w:rsid w:val="0063508F"/>
    <w:rsid w:val="0063523B"/>
    <w:rsid w:val="0063580D"/>
    <w:rsid w:val="00635860"/>
    <w:rsid w:val="00635CA2"/>
    <w:rsid w:val="00636282"/>
    <w:rsid w:val="00636C2E"/>
    <w:rsid w:val="00636EAA"/>
    <w:rsid w:val="00637004"/>
    <w:rsid w:val="00637250"/>
    <w:rsid w:val="00637BFA"/>
    <w:rsid w:val="00637C7C"/>
    <w:rsid w:val="00637F96"/>
    <w:rsid w:val="0064051D"/>
    <w:rsid w:val="006405D5"/>
    <w:rsid w:val="00641045"/>
    <w:rsid w:val="00641077"/>
    <w:rsid w:val="006417A9"/>
    <w:rsid w:val="00641894"/>
    <w:rsid w:val="006419AE"/>
    <w:rsid w:val="00641AB6"/>
    <w:rsid w:val="00641AF0"/>
    <w:rsid w:val="00641B17"/>
    <w:rsid w:val="00641FFA"/>
    <w:rsid w:val="00642027"/>
    <w:rsid w:val="0064242C"/>
    <w:rsid w:val="006425DE"/>
    <w:rsid w:val="0064264D"/>
    <w:rsid w:val="0064270E"/>
    <w:rsid w:val="00642B6F"/>
    <w:rsid w:val="00642CD1"/>
    <w:rsid w:val="00642E73"/>
    <w:rsid w:val="006439B6"/>
    <w:rsid w:val="00643AB5"/>
    <w:rsid w:val="00643CAF"/>
    <w:rsid w:val="00643CC8"/>
    <w:rsid w:val="00643ECD"/>
    <w:rsid w:val="006440D2"/>
    <w:rsid w:val="00644205"/>
    <w:rsid w:val="00644A71"/>
    <w:rsid w:val="00644B4E"/>
    <w:rsid w:val="006450AA"/>
    <w:rsid w:val="0064527C"/>
    <w:rsid w:val="0064567C"/>
    <w:rsid w:val="006465B3"/>
    <w:rsid w:val="00646B3A"/>
    <w:rsid w:val="00646E87"/>
    <w:rsid w:val="00646FC4"/>
    <w:rsid w:val="00647008"/>
    <w:rsid w:val="0064739E"/>
    <w:rsid w:val="006477FC"/>
    <w:rsid w:val="00647D00"/>
    <w:rsid w:val="00650365"/>
    <w:rsid w:val="006508D0"/>
    <w:rsid w:val="00650A51"/>
    <w:rsid w:val="00650B3B"/>
    <w:rsid w:val="00650D69"/>
    <w:rsid w:val="00650FB6"/>
    <w:rsid w:val="0065168B"/>
    <w:rsid w:val="006517DD"/>
    <w:rsid w:val="006517E7"/>
    <w:rsid w:val="00651B89"/>
    <w:rsid w:val="00651F1A"/>
    <w:rsid w:val="00652624"/>
    <w:rsid w:val="00652714"/>
    <w:rsid w:val="006529DE"/>
    <w:rsid w:val="00652B2D"/>
    <w:rsid w:val="00652B41"/>
    <w:rsid w:val="00652EE6"/>
    <w:rsid w:val="00652F4A"/>
    <w:rsid w:val="006534DA"/>
    <w:rsid w:val="006537C3"/>
    <w:rsid w:val="006538FF"/>
    <w:rsid w:val="0065396A"/>
    <w:rsid w:val="00653DFE"/>
    <w:rsid w:val="0065491A"/>
    <w:rsid w:val="00654E69"/>
    <w:rsid w:val="006557F2"/>
    <w:rsid w:val="006558B9"/>
    <w:rsid w:val="00655AAE"/>
    <w:rsid w:val="00656016"/>
    <w:rsid w:val="0065608F"/>
    <w:rsid w:val="006560E2"/>
    <w:rsid w:val="00656359"/>
    <w:rsid w:val="0065689D"/>
    <w:rsid w:val="00656A4E"/>
    <w:rsid w:val="00656C1E"/>
    <w:rsid w:val="00656CD8"/>
    <w:rsid w:val="00656D9E"/>
    <w:rsid w:val="006573A4"/>
    <w:rsid w:val="00657655"/>
    <w:rsid w:val="00657962"/>
    <w:rsid w:val="00657C52"/>
    <w:rsid w:val="00657D36"/>
    <w:rsid w:val="00660133"/>
    <w:rsid w:val="00660403"/>
    <w:rsid w:val="00660C21"/>
    <w:rsid w:val="00660C25"/>
    <w:rsid w:val="00660CDB"/>
    <w:rsid w:val="0066116B"/>
    <w:rsid w:val="006616D5"/>
    <w:rsid w:val="0066198F"/>
    <w:rsid w:val="00661C9E"/>
    <w:rsid w:val="00662232"/>
    <w:rsid w:val="006623CC"/>
    <w:rsid w:val="00662445"/>
    <w:rsid w:val="00662CD6"/>
    <w:rsid w:val="006636BA"/>
    <w:rsid w:val="006638B9"/>
    <w:rsid w:val="006641C8"/>
    <w:rsid w:val="006644AD"/>
    <w:rsid w:val="006645B9"/>
    <w:rsid w:val="00664D5D"/>
    <w:rsid w:val="00664F5F"/>
    <w:rsid w:val="006656BF"/>
    <w:rsid w:val="006657E3"/>
    <w:rsid w:val="0066586C"/>
    <w:rsid w:val="00666450"/>
    <w:rsid w:val="00666512"/>
    <w:rsid w:val="006670A2"/>
    <w:rsid w:val="0066746D"/>
    <w:rsid w:val="00667A0A"/>
    <w:rsid w:val="00667C24"/>
    <w:rsid w:val="00670B73"/>
    <w:rsid w:val="006710DD"/>
    <w:rsid w:val="006716A6"/>
    <w:rsid w:val="0067177B"/>
    <w:rsid w:val="00671D18"/>
    <w:rsid w:val="00672019"/>
    <w:rsid w:val="00672C1E"/>
    <w:rsid w:val="00673384"/>
    <w:rsid w:val="006736AC"/>
    <w:rsid w:val="00673779"/>
    <w:rsid w:val="00673B30"/>
    <w:rsid w:val="006740A4"/>
    <w:rsid w:val="006741AB"/>
    <w:rsid w:val="0067427F"/>
    <w:rsid w:val="006744B2"/>
    <w:rsid w:val="00674834"/>
    <w:rsid w:val="00674FB2"/>
    <w:rsid w:val="0067503E"/>
    <w:rsid w:val="0067540C"/>
    <w:rsid w:val="006758CE"/>
    <w:rsid w:val="00675A24"/>
    <w:rsid w:val="00675D5D"/>
    <w:rsid w:val="00675D66"/>
    <w:rsid w:val="0067608C"/>
    <w:rsid w:val="00676152"/>
    <w:rsid w:val="00676452"/>
    <w:rsid w:val="0067650E"/>
    <w:rsid w:val="006765A6"/>
    <w:rsid w:val="00676692"/>
    <w:rsid w:val="00676732"/>
    <w:rsid w:val="006767BC"/>
    <w:rsid w:val="00676844"/>
    <w:rsid w:val="00676B88"/>
    <w:rsid w:val="00676DBA"/>
    <w:rsid w:val="00676F70"/>
    <w:rsid w:val="0067746C"/>
    <w:rsid w:val="00677755"/>
    <w:rsid w:val="0067787E"/>
    <w:rsid w:val="00677EA7"/>
    <w:rsid w:val="00680109"/>
    <w:rsid w:val="00680480"/>
    <w:rsid w:val="0068077F"/>
    <w:rsid w:val="00680A57"/>
    <w:rsid w:val="0068196F"/>
    <w:rsid w:val="00681A83"/>
    <w:rsid w:val="00681A9F"/>
    <w:rsid w:val="00681C9E"/>
    <w:rsid w:val="00682000"/>
    <w:rsid w:val="0068237C"/>
    <w:rsid w:val="00682704"/>
    <w:rsid w:val="006827FF"/>
    <w:rsid w:val="00682F33"/>
    <w:rsid w:val="00683185"/>
    <w:rsid w:val="006837C2"/>
    <w:rsid w:val="006837E1"/>
    <w:rsid w:val="00683955"/>
    <w:rsid w:val="00683988"/>
    <w:rsid w:val="00683CE5"/>
    <w:rsid w:val="006843D9"/>
    <w:rsid w:val="0068504D"/>
    <w:rsid w:val="0068576F"/>
    <w:rsid w:val="00685775"/>
    <w:rsid w:val="006859BF"/>
    <w:rsid w:val="00685C77"/>
    <w:rsid w:val="006864B4"/>
    <w:rsid w:val="006866F8"/>
    <w:rsid w:val="00686859"/>
    <w:rsid w:val="00686B29"/>
    <w:rsid w:val="00687131"/>
    <w:rsid w:val="006871A8"/>
    <w:rsid w:val="00687301"/>
    <w:rsid w:val="006875E5"/>
    <w:rsid w:val="00687E77"/>
    <w:rsid w:val="006904EB"/>
    <w:rsid w:val="0069072E"/>
    <w:rsid w:val="0069081F"/>
    <w:rsid w:val="00690DCD"/>
    <w:rsid w:val="0069101E"/>
    <w:rsid w:val="00691216"/>
    <w:rsid w:val="00691254"/>
    <w:rsid w:val="006913C1"/>
    <w:rsid w:val="006913FF"/>
    <w:rsid w:val="0069222F"/>
    <w:rsid w:val="00692B55"/>
    <w:rsid w:val="00692BF6"/>
    <w:rsid w:val="0069327E"/>
    <w:rsid w:val="00693394"/>
    <w:rsid w:val="006934E0"/>
    <w:rsid w:val="00693DA0"/>
    <w:rsid w:val="00693EDA"/>
    <w:rsid w:val="00693F7E"/>
    <w:rsid w:val="006940ED"/>
    <w:rsid w:val="00694537"/>
    <w:rsid w:val="00694A8C"/>
    <w:rsid w:val="00694B52"/>
    <w:rsid w:val="00695051"/>
    <w:rsid w:val="006950C9"/>
    <w:rsid w:val="006956DF"/>
    <w:rsid w:val="00695892"/>
    <w:rsid w:val="00696625"/>
    <w:rsid w:val="00696C85"/>
    <w:rsid w:val="00697053"/>
    <w:rsid w:val="00697471"/>
    <w:rsid w:val="006975A6"/>
    <w:rsid w:val="006979FA"/>
    <w:rsid w:val="00697B10"/>
    <w:rsid w:val="00697DE0"/>
    <w:rsid w:val="006A013B"/>
    <w:rsid w:val="006A01C6"/>
    <w:rsid w:val="006A0220"/>
    <w:rsid w:val="006A079F"/>
    <w:rsid w:val="006A07F9"/>
    <w:rsid w:val="006A0C83"/>
    <w:rsid w:val="006A0F69"/>
    <w:rsid w:val="006A0F81"/>
    <w:rsid w:val="006A15A5"/>
    <w:rsid w:val="006A1726"/>
    <w:rsid w:val="006A18D7"/>
    <w:rsid w:val="006A1FD2"/>
    <w:rsid w:val="006A2B91"/>
    <w:rsid w:val="006A2C46"/>
    <w:rsid w:val="006A2D4D"/>
    <w:rsid w:val="006A2F32"/>
    <w:rsid w:val="006A31C7"/>
    <w:rsid w:val="006A3711"/>
    <w:rsid w:val="006A37B4"/>
    <w:rsid w:val="006A3DC6"/>
    <w:rsid w:val="006A42B9"/>
    <w:rsid w:val="006A4A5C"/>
    <w:rsid w:val="006A4C08"/>
    <w:rsid w:val="006A4C47"/>
    <w:rsid w:val="006A4CCF"/>
    <w:rsid w:val="006A4DC3"/>
    <w:rsid w:val="006A5241"/>
    <w:rsid w:val="006A5394"/>
    <w:rsid w:val="006A53C5"/>
    <w:rsid w:val="006A576E"/>
    <w:rsid w:val="006A59F7"/>
    <w:rsid w:val="006A5D06"/>
    <w:rsid w:val="006A6061"/>
    <w:rsid w:val="006A6307"/>
    <w:rsid w:val="006A6436"/>
    <w:rsid w:val="006A6723"/>
    <w:rsid w:val="006A680B"/>
    <w:rsid w:val="006A6A65"/>
    <w:rsid w:val="006A6C93"/>
    <w:rsid w:val="006A6E3C"/>
    <w:rsid w:val="006A710E"/>
    <w:rsid w:val="006A71BF"/>
    <w:rsid w:val="006A72C1"/>
    <w:rsid w:val="006A7AA1"/>
    <w:rsid w:val="006B04F0"/>
    <w:rsid w:val="006B08EC"/>
    <w:rsid w:val="006B0F29"/>
    <w:rsid w:val="006B0F47"/>
    <w:rsid w:val="006B0F8D"/>
    <w:rsid w:val="006B1A1A"/>
    <w:rsid w:val="006B1D26"/>
    <w:rsid w:val="006B2436"/>
    <w:rsid w:val="006B2A77"/>
    <w:rsid w:val="006B2BFE"/>
    <w:rsid w:val="006B2CE3"/>
    <w:rsid w:val="006B2D17"/>
    <w:rsid w:val="006B30A9"/>
    <w:rsid w:val="006B30F8"/>
    <w:rsid w:val="006B3329"/>
    <w:rsid w:val="006B36C3"/>
    <w:rsid w:val="006B38D8"/>
    <w:rsid w:val="006B3C06"/>
    <w:rsid w:val="006B3EDD"/>
    <w:rsid w:val="006B4DA3"/>
    <w:rsid w:val="006B500F"/>
    <w:rsid w:val="006B5544"/>
    <w:rsid w:val="006B596F"/>
    <w:rsid w:val="006B5EAF"/>
    <w:rsid w:val="006B674A"/>
    <w:rsid w:val="006B698C"/>
    <w:rsid w:val="006B6AF3"/>
    <w:rsid w:val="006B7596"/>
    <w:rsid w:val="006B77E8"/>
    <w:rsid w:val="006B7C2C"/>
    <w:rsid w:val="006C01CD"/>
    <w:rsid w:val="006C0B6F"/>
    <w:rsid w:val="006C0C39"/>
    <w:rsid w:val="006C128B"/>
    <w:rsid w:val="006C1556"/>
    <w:rsid w:val="006C1878"/>
    <w:rsid w:val="006C2014"/>
    <w:rsid w:val="006C207B"/>
    <w:rsid w:val="006C2429"/>
    <w:rsid w:val="006C26C2"/>
    <w:rsid w:val="006C2B12"/>
    <w:rsid w:val="006C2E16"/>
    <w:rsid w:val="006C3D36"/>
    <w:rsid w:val="006C3FED"/>
    <w:rsid w:val="006C4786"/>
    <w:rsid w:val="006C4CA9"/>
    <w:rsid w:val="006C56D8"/>
    <w:rsid w:val="006C613F"/>
    <w:rsid w:val="006C6308"/>
    <w:rsid w:val="006C685A"/>
    <w:rsid w:val="006C738C"/>
    <w:rsid w:val="006C741D"/>
    <w:rsid w:val="006C77DC"/>
    <w:rsid w:val="006C799A"/>
    <w:rsid w:val="006C79D6"/>
    <w:rsid w:val="006C7B70"/>
    <w:rsid w:val="006C7C4A"/>
    <w:rsid w:val="006D0623"/>
    <w:rsid w:val="006D099F"/>
    <w:rsid w:val="006D09D0"/>
    <w:rsid w:val="006D0DB8"/>
    <w:rsid w:val="006D0F1C"/>
    <w:rsid w:val="006D26B8"/>
    <w:rsid w:val="006D2B8F"/>
    <w:rsid w:val="006D2BD8"/>
    <w:rsid w:val="006D2D7A"/>
    <w:rsid w:val="006D348A"/>
    <w:rsid w:val="006D36C2"/>
    <w:rsid w:val="006D3CF7"/>
    <w:rsid w:val="006D3E47"/>
    <w:rsid w:val="006D41B3"/>
    <w:rsid w:val="006D44BA"/>
    <w:rsid w:val="006D46ED"/>
    <w:rsid w:val="006D47BC"/>
    <w:rsid w:val="006D485D"/>
    <w:rsid w:val="006D48E1"/>
    <w:rsid w:val="006D498B"/>
    <w:rsid w:val="006D56A5"/>
    <w:rsid w:val="006D586E"/>
    <w:rsid w:val="006D5904"/>
    <w:rsid w:val="006D5ECF"/>
    <w:rsid w:val="006D6673"/>
    <w:rsid w:val="006D6817"/>
    <w:rsid w:val="006D7279"/>
    <w:rsid w:val="006D77AC"/>
    <w:rsid w:val="006E0AA8"/>
    <w:rsid w:val="006E0AEB"/>
    <w:rsid w:val="006E0E98"/>
    <w:rsid w:val="006E0ED0"/>
    <w:rsid w:val="006E0F6C"/>
    <w:rsid w:val="006E1368"/>
    <w:rsid w:val="006E148A"/>
    <w:rsid w:val="006E197D"/>
    <w:rsid w:val="006E1A14"/>
    <w:rsid w:val="006E2674"/>
    <w:rsid w:val="006E3025"/>
    <w:rsid w:val="006E3119"/>
    <w:rsid w:val="006E3794"/>
    <w:rsid w:val="006E37E9"/>
    <w:rsid w:val="006E3871"/>
    <w:rsid w:val="006E387C"/>
    <w:rsid w:val="006E3D52"/>
    <w:rsid w:val="006E4064"/>
    <w:rsid w:val="006E432B"/>
    <w:rsid w:val="006E45DD"/>
    <w:rsid w:val="006E495D"/>
    <w:rsid w:val="006E4990"/>
    <w:rsid w:val="006E4BFA"/>
    <w:rsid w:val="006E4C5E"/>
    <w:rsid w:val="006E5179"/>
    <w:rsid w:val="006E5919"/>
    <w:rsid w:val="006E5BF5"/>
    <w:rsid w:val="006E5C62"/>
    <w:rsid w:val="006E686D"/>
    <w:rsid w:val="006E6A0C"/>
    <w:rsid w:val="006E78CF"/>
    <w:rsid w:val="006E7EA8"/>
    <w:rsid w:val="006F065B"/>
    <w:rsid w:val="006F0781"/>
    <w:rsid w:val="006F0B81"/>
    <w:rsid w:val="006F0DEE"/>
    <w:rsid w:val="006F13F9"/>
    <w:rsid w:val="006F14BD"/>
    <w:rsid w:val="006F16A7"/>
    <w:rsid w:val="006F172B"/>
    <w:rsid w:val="006F1F24"/>
    <w:rsid w:val="006F2241"/>
    <w:rsid w:val="006F22A9"/>
    <w:rsid w:val="006F2644"/>
    <w:rsid w:val="006F29B5"/>
    <w:rsid w:val="006F309F"/>
    <w:rsid w:val="006F3779"/>
    <w:rsid w:val="006F3C59"/>
    <w:rsid w:val="006F40EF"/>
    <w:rsid w:val="006F41E8"/>
    <w:rsid w:val="006F428B"/>
    <w:rsid w:val="006F4449"/>
    <w:rsid w:val="006F4914"/>
    <w:rsid w:val="006F4B4C"/>
    <w:rsid w:val="006F4CB2"/>
    <w:rsid w:val="006F4CF1"/>
    <w:rsid w:val="006F5133"/>
    <w:rsid w:val="006F5321"/>
    <w:rsid w:val="006F5B55"/>
    <w:rsid w:val="006F5CF1"/>
    <w:rsid w:val="006F5E96"/>
    <w:rsid w:val="006F6A71"/>
    <w:rsid w:val="006F6C24"/>
    <w:rsid w:val="006F7026"/>
    <w:rsid w:val="006F718C"/>
    <w:rsid w:val="006F757E"/>
    <w:rsid w:val="006F7630"/>
    <w:rsid w:val="00700029"/>
    <w:rsid w:val="00700378"/>
    <w:rsid w:val="00700906"/>
    <w:rsid w:val="00700C6A"/>
    <w:rsid w:val="00700F69"/>
    <w:rsid w:val="0070103B"/>
    <w:rsid w:val="00701151"/>
    <w:rsid w:val="007011BA"/>
    <w:rsid w:val="00701B47"/>
    <w:rsid w:val="007022DC"/>
    <w:rsid w:val="00702670"/>
    <w:rsid w:val="00702C27"/>
    <w:rsid w:val="00702E76"/>
    <w:rsid w:val="00703052"/>
    <w:rsid w:val="00703086"/>
    <w:rsid w:val="0070342B"/>
    <w:rsid w:val="00703700"/>
    <w:rsid w:val="00703A91"/>
    <w:rsid w:val="00703C13"/>
    <w:rsid w:val="00703EA2"/>
    <w:rsid w:val="00703EBB"/>
    <w:rsid w:val="00703ED7"/>
    <w:rsid w:val="0070482E"/>
    <w:rsid w:val="00704C49"/>
    <w:rsid w:val="00704C8B"/>
    <w:rsid w:val="00704DE0"/>
    <w:rsid w:val="00704F5D"/>
    <w:rsid w:val="00705890"/>
    <w:rsid w:val="00705F65"/>
    <w:rsid w:val="0070608D"/>
    <w:rsid w:val="0070635A"/>
    <w:rsid w:val="0070648C"/>
    <w:rsid w:val="00706B25"/>
    <w:rsid w:val="00706D59"/>
    <w:rsid w:val="00706F8C"/>
    <w:rsid w:val="00707328"/>
    <w:rsid w:val="0070760A"/>
    <w:rsid w:val="0070783B"/>
    <w:rsid w:val="00707A3C"/>
    <w:rsid w:val="007105C5"/>
    <w:rsid w:val="00710A3B"/>
    <w:rsid w:val="0071114A"/>
    <w:rsid w:val="00711352"/>
    <w:rsid w:val="007116B0"/>
    <w:rsid w:val="007118E3"/>
    <w:rsid w:val="007126D1"/>
    <w:rsid w:val="007127D1"/>
    <w:rsid w:val="00712A5A"/>
    <w:rsid w:val="00712D36"/>
    <w:rsid w:val="00712EA6"/>
    <w:rsid w:val="00713B88"/>
    <w:rsid w:val="00713C86"/>
    <w:rsid w:val="00713D35"/>
    <w:rsid w:val="00713DB5"/>
    <w:rsid w:val="0071442C"/>
    <w:rsid w:val="00714E13"/>
    <w:rsid w:val="007152DE"/>
    <w:rsid w:val="007153BC"/>
    <w:rsid w:val="0071559B"/>
    <w:rsid w:val="007155B9"/>
    <w:rsid w:val="007156A8"/>
    <w:rsid w:val="00715732"/>
    <w:rsid w:val="00715902"/>
    <w:rsid w:val="00715ACB"/>
    <w:rsid w:val="00715E0B"/>
    <w:rsid w:val="00715ED3"/>
    <w:rsid w:val="0071635E"/>
    <w:rsid w:val="0071725E"/>
    <w:rsid w:val="00717605"/>
    <w:rsid w:val="00717676"/>
    <w:rsid w:val="00720147"/>
    <w:rsid w:val="00720217"/>
    <w:rsid w:val="00720391"/>
    <w:rsid w:val="0072050E"/>
    <w:rsid w:val="00720851"/>
    <w:rsid w:val="00721DF6"/>
    <w:rsid w:val="00721E54"/>
    <w:rsid w:val="00722252"/>
    <w:rsid w:val="007222E6"/>
    <w:rsid w:val="007226BE"/>
    <w:rsid w:val="007226C3"/>
    <w:rsid w:val="0072292B"/>
    <w:rsid w:val="00722E28"/>
    <w:rsid w:val="00722E96"/>
    <w:rsid w:val="00722FA0"/>
    <w:rsid w:val="00723158"/>
    <w:rsid w:val="0072374A"/>
    <w:rsid w:val="00723824"/>
    <w:rsid w:val="00723938"/>
    <w:rsid w:val="00723A4B"/>
    <w:rsid w:val="00723A58"/>
    <w:rsid w:val="00723F03"/>
    <w:rsid w:val="007247B2"/>
    <w:rsid w:val="00724A4B"/>
    <w:rsid w:val="00724CD7"/>
    <w:rsid w:val="0072552F"/>
    <w:rsid w:val="00726240"/>
    <w:rsid w:val="0072670A"/>
    <w:rsid w:val="007268B3"/>
    <w:rsid w:val="00726B41"/>
    <w:rsid w:val="00726B69"/>
    <w:rsid w:val="007277A0"/>
    <w:rsid w:val="00727D8C"/>
    <w:rsid w:val="00730CA6"/>
    <w:rsid w:val="0073189A"/>
    <w:rsid w:val="00731CD5"/>
    <w:rsid w:val="00731D81"/>
    <w:rsid w:val="00731E41"/>
    <w:rsid w:val="00732610"/>
    <w:rsid w:val="00732BD7"/>
    <w:rsid w:val="00732CEA"/>
    <w:rsid w:val="00732F78"/>
    <w:rsid w:val="00733111"/>
    <w:rsid w:val="00733668"/>
    <w:rsid w:val="00733778"/>
    <w:rsid w:val="00733A9B"/>
    <w:rsid w:val="00733C5E"/>
    <w:rsid w:val="00734082"/>
    <w:rsid w:val="00734693"/>
    <w:rsid w:val="00734A8D"/>
    <w:rsid w:val="00734D47"/>
    <w:rsid w:val="00735103"/>
    <w:rsid w:val="00735231"/>
    <w:rsid w:val="0073547D"/>
    <w:rsid w:val="00735742"/>
    <w:rsid w:val="00735CE1"/>
    <w:rsid w:val="00735D6F"/>
    <w:rsid w:val="00735F0A"/>
    <w:rsid w:val="00736248"/>
    <w:rsid w:val="007363DC"/>
    <w:rsid w:val="00736C48"/>
    <w:rsid w:val="00736EA3"/>
    <w:rsid w:val="007372FF"/>
    <w:rsid w:val="0073781B"/>
    <w:rsid w:val="0074032E"/>
    <w:rsid w:val="007407C0"/>
    <w:rsid w:val="00740911"/>
    <w:rsid w:val="00740BCF"/>
    <w:rsid w:val="007410CD"/>
    <w:rsid w:val="0074165F"/>
    <w:rsid w:val="00741957"/>
    <w:rsid w:val="00741A05"/>
    <w:rsid w:val="00741F95"/>
    <w:rsid w:val="007420A4"/>
    <w:rsid w:val="00742FF7"/>
    <w:rsid w:val="00743355"/>
    <w:rsid w:val="0074340D"/>
    <w:rsid w:val="007436EF"/>
    <w:rsid w:val="00743845"/>
    <w:rsid w:val="00743868"/>
    <w:rsid w:val="0074394E"/>
    <w:rsid w:val="00743BDF"/>
    <w:rsid w:val="00743BE1"/>
    <w:rsid w:val="00743F13"/>
    <w:rsid w:val="00744836"/>
    <w:rsid w:val="00744CCB"/>
    <w:rsid w:val="00744E82"/>
    <w:rsid w:val="00745208"/>
    <w:rsid w:val="0074545C"/>
    <w:rsid w:val="007456B7"/>
    <w:rsid w:val="00745870"/>
    <w:rsid w:val="00745A3C"/>
    <w:rsid w:val="00745A55"/>
    <w:rsid w:val="00745E17"/>
    <w:rsid w:val="007461E5"/>
    <w:rsid w:val="00746559"/>
    <w:rsid w:val="00746BA3"/>
    <w:rsid w:val="00746E67"/>
    <w:rsid w:val="00746F24"/>
    <w:rsid w:val="00747404"/>
    <w:rsid w:val="0074790D"/>
    <w:rsid w:val="00747C5A"/>
    <w:rsid w:val="00747F94"/>
    <w:rsid w:val="00747FFB"/>
    <w:rsid w:val="007501CA"/>
    <w:rsid w:val="0075020F"/>
    <w:rsid w:val="007503BE"/>
    <w:rsid w:val="00750C38"/>
    <w:rsid w:val="00750D69"/>
    <w:rsid w:val="00750EE0"/>
    <w:rsid w:val="00751B7A"/>
    <w:rsid w:val="00751FE7"/>
    <w:rsid w:val="00752D03"/>
    <w:rsid w:val="007532E1"/>
    <w:rsid w:val="0075339E"/>
    <w:rsid w:val="007533B1"/>
    <w:rsid w:val="007536AF"/>
    <w:rsid w:val="00753E8F"/>
    <w:rsid w:val="00754815"/>
    <w:rsid w:val="007548C7"/>
    <w:rsid w:val="0075499C"/>
    <w:rsid w:val="00754AD4"/>
    <w:rsid w:val="00754F16"/>
    <w:rsid w:val="00755726"/>
    <w:rsid w:val="007558E9"/>
    <w:rsid w:val="00755F11"/>
    <w:rsid w:val="00756BAE"/>
    <w:rsid w:val="00756EBD"/>
    <w:rsid w:val="00757E1C"/>
    <w:rsid w:val="007600B6"/>
    <w:rsid w:val="00760166"/>
    <w:rsid w:val="00760359"/>
    <w:rsid w:val="00760368"/>
    <w:rsid w:val="00760A38"/>
    <w:rsid w:val="00760CB8"/>
    <w:rsid w:val="00760D5C"/>
    <w:rsid w:val="00761176"/>
    <w:rsid w:val="0076175F"/>
    <w:rsid w:val="00761ACA"/>
    <w:rsid w:val="00761C29"/>
    <w:rsid w:val="0076276B"/>
    <w:rsid w:val="0076284F"/>
    <w:rsid w:val="0076285F"/>
    <w:rsid w:val="007628CD"/>
    <w:rsid w:val="0076340B"/>
    <w:rsid w:val="00763C1A"/>
    <w:rsid w:val="00763CF2"/>
    <w:rsid w:val="00763F22"/>
    <w:rsid w:val="007641A0"/>
    <w:rsid w:val="007646AB"/>
    <w:rsid w:val="00764889"/>
    <w:rsid w:val="00764D9A"/>
    <w:rsid w:val="00765338"/>
    <w:rsid w:val="00765471"/>
    <w:rsid w:val="00765836"/>
    <w:rsid w:val="00765EC1"/>
    <w:rsid w:val="007660F5"/>
    <w:rsid w:val="0076660E"/>
    <w:rsid w:val="00766A6C"/>
    <w:rsid w:val="00766E7D"/>
    <w:rsid w:val="00767521"/>
    <w:rsid w:val="0076795E"/>
    <w:rsid w:val="00767EAC"/>
    <w:rsid w:val="007700D8"/>
    <w:rsid w:val="007707CA"/>
    <w:rsid w:val="00770AB3"/>
    <w:rsid w:val="00770EA1"/>
    <w:rsid w:val="00771C08"/>
    <w:rsid w:val="00772000"/>
    <w:rsid w:val="007720DF"/>
    <w:rsid w:val="00772233"/>
    <w:rsid w:val="0077232E"/>
    <w:rsid w:val="00772556"/>
    <w:rsid w:val="00772679"/>
    <w:rsid w:val="00772697"/>
    <w:rsid w:val="00772D9E"/>
    <w:rsid w:val="0077304A"/>
    <w:rsid w:val="00773102"/>
    <w:rsid w:val="0077317F"/>
    <w:rsid w:val="0077352E"/>
    <w:rsid w:val="00773652"/>
    <w:rsid w:val="00773BB0"/>
    <w:rsid w:val="00773E72"/>
    <w:rsid w:val="00774110"/>
    <w:rsid w:val="00774525"/>
    <w:rsid w:val="007750DE"/>
    <w:rsid w:val="007754F0"/>
    <w:rsid w:val="007755FC"/>
    <w:rsid w:val="007758C1"/>
    <w:rsid w:val="00775BE2"/>
    <w:rsid w:val="00776156"/>
    <w:rsid w:val="007763C7"/>
    <w:rsid w:val="007763DD"/>
    <w:rsid w:val="00776AB9"/>
    <w:rsid w:val="007774CB"/>
    <w:rsid w:val="007777C0"/>
    <w:rsid w:val="00777896"/>
    <w:rsid w:val="00777CCC"/>
    <w:rsid w:val="00777F45"/>
    <w:rsid w:val="007801C2"/>
    <w:rsid w:val="007803D4"/>
    <w:rsid w:val="00780705"/>
    <w:rsid w:val="00780FCB"/>
    <w:rsid w:val="007811B0"/>
    <w:rsid w:val="00781687"/>
    <w:rsid w:val="007818F8"/>
    <w:rsid w:val="00781A1C"/>
    <w:rsid w:val="00781AA6"/>
    <w:rsid w:val="00781C50"/>
    <w:rsid w:val="00781E7F"/>
    <w:rsid w:val="00781E9F"/>
    <w:rsid w:val="00781F30"/>
    <w:rsid w:val="00782190"/>
    <w:rsid w:val="007821FB"/>
    <w:rsid w:val="0078222A"/>
    <w:rsid w:val="00782394"/>
    <w:rsid w:val="00782710"/>
    <w:rsid w:val="00782784"/>
    <w:rsid w:val="00782D39"/>
    <w:rsid w:val="00782E45"/>
    <w:rsid w:val="007832A2"/>
    <w:rsid w:val="00783346"/>
    <w:rsid w:val="007837D9"/>
    <w:rsid w:val="00783A9D"/>
    <w:rsid w:val="00783B14"/>
    <w:rsid w:val="00783C70"/>
    <w:rsid w:val="00784609"/>
    <w:rsid w:val="007846D4"/>
    <w:rsid w:val="00784E00"/>
    <w:rsid w:val="007854C7"/>
    <w:rsid w:val="007854E7"/>
    <w:rsid w:val="00785C53"/>
    <w:rsid w:val="00786109"/>
    <w:rsid w:val="00786152"/>
    <w:rsid w:val="007864E8"/>
    <w:rsid w:val="00786653"/>
    <w:rsid w:val="007869AC"/>
    <w:rsid w:val="007873F6"/>
    <w:rsid w:val="007878D5"/>
    <w:rsid w:val="00787D01"/>
    <w:rsid w:val="0079013F"/>
    <w:rsid w:val="0079017E"/>
    <w:rsid w:val="00790508"/>
    <w:rsid w:val="007906CE"/>
    <w:rsid w:val="007907B0"/>
    <w:rsid w:val="00790A72"/>
    <w:rsid w:val="00790AB5"/>
    <w:rsid w:val="00790DAE"/>
    <w:rsid w:val="00791341"/>
    <w:rsid w:val="0079163D"/>
    <w:rsid w:val="0079187A"/>
    <w:rsid w:val="00791AA2"/>
    <w:rsid w:val="00792871"/>
    <w:rsid w:val="00792B9A"/>
    <w:rsid w:val="00792F45"/>
    <w:rsid w:val="00793449"/>
    <w:rsid w:val="007934E7"/>
    <w:rsid w:val="00793528"/>
    <w:rsid w:val="0079376E"/>
    <w:rsid w:val="0079384A"/>
    <w:rsid w:val="007939F7"/>
    <w:rsid w:val="00793E54"/>
    <w:rsid w:val="00794308"/>
    <w:rsid w:val="007946CA"/>
    <w:rsid w:val="007947F6"/>
    <w:rsid w:val="0079481D"/>
    <w:rsid w:val="0079531B"/>
    <w:rsid w:val="0079544D"/>
    <w:rsid w:val="00795C4E"/>
    <w:rsid w:val="00795DDE"/>
    <w:rsid w:val="007962C3"/>
    <w:rsid w:val="00796438"/>
    <w:rsid w:val="007964CD"/>
    <w:rsid w:val="007966F7"/>
    <w:rsid w:val="00796B3E"/>
    <w:rsid w:val="0079731F"/>
    <w:rsid w:val="0079760E"/>
    <w:rsid w:val="0079791E"/>
    <w:rsid w:val="00797BA4"/>
    <w:rsid w:val="007A0552"/>
    <w:rsid w:val="007A05E5"/>
    <w:rsid w:val="007A05F4"/>
    <w:rsid w:val="007A06EE"/>
    <w:rsid w:val="007A093E"/>
    <w:rsid w:val="007A0AF7"/>
    <w:rsid w:val="007A1629"/>
    <w:rsid w:val="007A16CC"/>
    <w:rsid w:val="007A17FB"/>
    <w:rsid w:val="007A1D64"/>
    <w:rsid w:val="007A2198"/>
    <w:rsid w:val="007A24A8"/>
    <w:rsid w:val="007A27A8"/>
    <w:rsid w:val="007A2D1D"/>
    <w:rsid w:val="007A3275"/>
    <w:rsid w:val="007A33B8"/>
    <w:rsid w:val="007A348A"/>
    <w:rsid w:val="007A3621"/>
    <w:rsid w:val="007A394E"/>
    <w:rsid w:val="007A3BA0"/>
    <w:rsid w:val="007A46F5"/>
    <w:rsid w:val="007A4B81"/>
    <w:rsid w:val="007A4BF5"/>
    <w:rsid w:val="007A5025"/>
    <w:rsid w:val="007A51E3"/>
    <w:rsid w:val="007A5412"/>
    <w:rsid w:val="007A5478"/>
    <w:rsid w:val="007A54A5"/>
    <w:rsid w:val="007A54DA"/>
    <w:rsid w:val="007A566A"/>
    <w:rsid w:val="007A5B44"/>
    <w:rsid w:val="007A5D11"/>
    <w:rsid w:val="007A5E57"/>
    <w:rsid w:val="007A6351"/>
    <w:rsid w:val="007A6409"/>
    <w:rsid w:val="007A64B7"/>
    <w:rsid w:val="007A6849"/>
    <w:rsid w:val="007A6A15"/>
    <w:rsid w:val="007A6B82"/>
    <w:rsid w:val="007A6C90"/>
    <w:rsid w:val="007A7196"/>
    <w:rsid w:val="007A7460"/>
    <w:rsid w:val="007A75ED"/>
    <w:rsid w:val="007A7813"/>
    <w:rsid w:val="007B0517"/>
    <w:rsid w:val="007B12B8"/>
    <w:rsid w:val="007B1390"/>
    <w:rsid w:val="007B1570"/>
    <w:rsid w:val="007B1ECB"/>
    <w:rsid w:val="007B21AF"/>
    <w:rsid w:val="007B2AB4"/>
    <w:rsid w:val="007B2F1B"/>
    <w:rsid w:val="007B3AD5"/>
    <w:rsid w:val="007B414C"/>
    <w:rsid w:val="007B4472"/>
    <w:rsid w:val="007B45BB"/>
    <w:rsid w:val="007B48BA"/>
    <w:rsid w:val="007B5057"/>
    <w:rsid w:val="007B527B"/>
    <w:rsid w:val="007B5527"/>
    <w:rsid w:val="007B5555"/>
    <w:rsid w:val="007B59A5"/>
    <w:rsid w:val="007B5C13"/>
    <w:rsid w:val="007B5F28"/>
    <w:rsid w:val="007B62E7"/>
    <w:rsid w:val="007B62F6"/>
    <w:rsid w:val="007B728E"/>
    <w:rsid w:val="007B75B8"/>
    <w:rsid w:val="007B7CB6"/>
    <w:rsid w:val="007B7F54"/>
    <w:rsid w:val="007C0053"/>
    <w:rsid w:val="007C0531"/>
    <w:rsid w:val="007C0540"/>
    <w:rsid w:val="007C09C3"/>
    <w:rsid w:val="007C0D81"/>
    <w:rsid w:val="007C1242"/>
    <w:rsid w:val="007C1268"/>
    <w:rsid w:val="007C13ED"/>
    <w:rsid w:val="007C14B1"/>
    <w:rsid w:val="007C15F0"/>
    <w:rsid w:val="007C1721"/>
    <w:rsid w:val="007C1A85"/>
    <w:rsid w:val="007C2192"/>
    <w:rsid w:val="007C24D8"/>
    <w:rsid w:val="007C2608"/>
    <w:rsid w:val="007C2BF9"/>
    <w:rsid w:val="007C347A"/>
    <w:rsid w:val="007C3587"/>
    <w:rsid w:val="007C3A34"/>
    <w:rsid w:val="007C3CC8"/>
    <w:rsid w:val="007C40B6"/>
    <w:rsid w:val="007C4253"/>
    <w:rsid w:val="007C44E6"/>
    <w:rsid w:val="007C45C9"/>
    <w:rsid w:val="007C49BC"/>
    <w:rsid w:val="007C4C7A"/>
    <w:rsid w:val="007C4DDC"/>
    <w:rsid w:val="007C4E08"/>
    <w:rsid w:val="007C565F"/>
    <w:rsid w:val="007C5C37"/>
    <w:rsid w:val="007C5C93"/>
    <w:rsid w:val="007C5DAC"/>
    <w:rsid w:val="007C5ECE"/>
    <w:rsid w:val="007C5FE2"/>
    <w:rsid w:val="007C60B5"/>
    <w:rsid w:val="007C60ED"/>
    <w:rsid w:val="007C6422"/>
    <w:rsid w:val="007C6430"/>
    <w:rsid w:val="007C6EBD"/>
    <w:rsid w:val="007C739D"/>
    <w:rsid w:val="007C77E1"/>
    <w:rsid w:val="007C7861"/>
    <w:rsid w:val="007C7B59"/>
    <w:rsid w:val="007C7D1B"/>
    <w:rsid w:val="007D01FA"/>
    <w:rsid w:val="007D033F"/>
    <w:rsid w:val="007D1600"/>
    <w:rsid w:val="007D1E12"/>
    <w:rsid w:val="007D1E9E"/>
    <w:rsid w:val="007D1F14"/>
    <w:rsid w:val="007D1FDA"/>
    <w:rsid w:val="007D21BA"/>
    <w:rsid w:val="007D26F5"/>
    <w:rsid w:val="007D2ECB"/>
    <w:rsid w:val="007D3115"/>
    <w:rsid w:val="007D31EF"/>
    <w:rsid w:val="007D330B"/>
    <w:rsid w:val="007D3363"/>
    <w:rsid w:val="007D339A"/>
    <w:rsid w:val="007D3A74"/>
    <w:rsid w:val="007D3A7E"/>
    <w:rsid w:val="007D3DC3"/>
    <w:rsid w:val="007D3EBA"/>
    <w:rsid w:val="007D4313"/>
    <w:rsid w:val="007D50C0"/>
    <w:rsid w:val="007D5550"/>
    <w:rsid w:val="007D5632"/>
    <w:rsid w:val="007D5BD1"/>
    <w:rsid w:val="007D5D58"/>
    <w:rsid w:val="007D6893"/>
    <w:rsid w:val="007D6E9C"/>
    <w:rsid w:val="007D73BE"/>
    <w:rsid w:val="007D74E1"/>
    <w:rsid w:val="007D761C"/>
    <w:rsid w:val="007D7C8E"/>
    <w:rsid w:val="007E0227"/>
    <w:rsid w:val="007E0392"/>
    <w:rsid w:val="007E099B"/>
    <w:rsid w:val="007E0A1D"/>
    <w:rsid w:val="007E0B76"/>
    <w:rsid w:val="007E0C79"/>
    <w:rsid w:val="007E0E4C"/>
    <w:rsid w:val="007E0EAE"/>
    <w:rsid w:val="007E139C"/>
    <w:rsid w:val="007E147F"/>
    <w:rsid w:val="007E1B3D"/>
    <w:rsid w:val="007E1D78"/>
    <w:rsid w:val="007E1D8D"/>
    <w:rsid w:val="007E1E4A"/>
    <w:rsid w:val="007E1F11"/>
    <w:rsid w:val="007E1F22"/>
    <w:rsid w:val="007E1FB9"/>
    <w:rsid w:val="007E2238"/>
    <w:rsid w:val="007E254C"/>
    <w:rsid w:val="007E26FA"/>
    <w:rsid w:val="007E280F"/>
    <w:rsid w:val="007E2BAC"/>
    <w:rsid w:val="007E2C1F"/>
    <w:rsid w:val="007E2D71"/>
    <w:rsid w:val="007E30DE"/>
    <w:rsid w:val="007E3292"/>
    <w:rsid w:val="007E351A"/>
    <w:rsid w:val="007E388E"/>
    <w:rsid w:val="007E3976"/>
    <w:rsid w:val="007E3ADC"/>
    <w:rsid w:val="007E3D1F"/>
    <w:rsid w:val="007E3DE6"/>
    <w:rsid w:val="007E492A"/>
    <w:rsid w:val="007E4B88"/>
    <w:rsid w:val="007E56D8"/>
    <w:rsid w:val="007E58BA"/>
    <w:rsid w:val="007E5BEC"/>
    <w:rsid w:val="007E60FF"/>
    <w:rsid w:val="007E65F0"/>
    <w:rsid w:val="007E66D2"/>
    <w:rsid w:val="007E691A"/>
    <w:rsid w:val="007E6A5C"/>
    <w:rsid w:val="007E6D81"/>
    <w:rsid w:val="007E716C"/>
    <w:rsid w:val="007E7197"/>
    <w:rsid w:val="007E7389"/>
    <w:rsid w:val="007E74E3"/>
    <w:rsid w:val="007E7706"/>
    <w:rsid w:val="007E7B86"/>
    <w:rsid w:val="007E7F89"/>
    <w:rsid w:val="007F009E"/>
    <w:rsid w:val="007F02FB"/>
    <w:rsid w:val="007F0912"/>
    <w:rsid w:val="007F0B58"/>
    <w:rsid w:val="007F0F4C"/>
    <w:rsid w:val="007F0FCA"/>
    <w:rsid w:val="007F13E0"/>
    <w:rsid w:val="007F1518"/>
    <w:rsid w:val="007F19A2"/>
    <w:rsid w:val="007F20B3"/>
    <w:rsid w:val="007F2179"/>
    <w:rsid w:val="007F225D"/>
    <w:rsid w:val="007F229C"/>
    <w:rsid w:val="007F2CE6"/>
    <w:rsid w:val="007F2FC3"/>
    <w:rsid w:val="007F3156"/>
    <w:rsid w:val="007F31C5"/>
    <w:rsid w:val="007F3542"/>
    <w:rsid w:val="007F4084"/>
    <w:rsid w:val="007F43C2"/>
    <w:rsid w:val="007F4F59"/>
    <w:rsid w:val="007F51B6"/>
    <w:rsid w:val="007F5258"/>
    <w:rsid w:val="007F52B6"/>
    <w:rsid w:val="007F55F3"/>
    <w:rsid w:val="007F5A55"/>
    <w:rsid w:val="007F6215"/>
    <w:rsid w:val="007F681B"/>
    <w:rsid w:val="007F6A22"/>
    <w:rsid w:val="007F6EAE"/>
    <w:rsid w:val="007F7457"/>
    <w:rsid w:val="007F7ED3"/>
    <w:rsid w:val="00800220"/>
    <w:rsid w:val="008003C8"/>
    <w:rsid w:val="008006D1"/>
    <w:rsid w:val="008006D9"/>
    <w:rsid w:val="0080086C"/>
    <w:rsid w:val="00800CEA"/>
    <w:rsid w:val="0080197B"/>
    <w:rsid w:val="00801CE6"/>
    <w:rsid w:val="008021E2"/>
    <w:rsid w:val="00802583"/>
    <w:rsid w:val="00802989"/>
    <w:rsid w:val="00802A68"/>
    <w:rsid w:val="00802B97"/>
    <w:rsid w:val="00802E00"/>
    <w:rsid w:val="0080302B"/>
    <w:rsid w:val="00803CD2"/>
    <w:rsid w:val="00803D0B"/>
    <w:rsid w:val="00803D94"/>
    <w:rsid w:val="0080405E"/>
    <w:rsid w:val="00804513"/>
    <w:rsid w:val="00804534"/>
    <w:rsid w:val="0080457D"/>
    <w:rsid w:val="008045FC"/>
    <w:rsid w:val="00804CC9"/>
    <w:rsid w:val="00804DCA"/>
    <w:rsid w:val="008050AD"/>
    <w:rsid w:val="008050BA"/>
    <w:rsid w:val="008055A2"/>
    <w:rsid w:val="00805874"/>
    <w:rsid w:val="00805E09"/>
    <w:rsid w:val="008060D4"/>
    <w:rsid w:val="0080629C"/>
    <w:rsid w:val="008064E5"/>
    <w:rsid w:val="00806B28"/>
    <w:rsid w:val="00806B94"/>
    <w:rsid w:val="00807063"/>
    <w:rsid w:val="00807183"/>
    <w:rsid w:val="0080764C"/>
    <w:rsid w:val="008077C1"/>
    <w:rsid w:val="008078DB"/>
    <w:rsid w:val="00807A4D"/>
    <w:rsid w:val="00807F60"/>
    <w:rsid w:val="008106C5"/>
    <w:rsid w:val="00810ADD"/>
    <w:rsid w:val="00810BA4"/>
    <w:rsid w:val="00810CCC"/>
    <w:rsid w:val="008112EA"/>
    <w:rsid w:val="00811446"/>
    <w:rsid w:val="00811839"/>
    <w:rsid w:val="0081186D"/>
    <w:rsid w:val="008119EC"/>
    <w:rsid w:val="00811CAA"/>
    <w:rsid w:val="00812351"/>
    <w:rsid w:val="008124A3"/>
    <w:rsid w:val="008126B2"/>
    <w:rsid w:val="008127A0"/>
    <w:rsid w:val="008131EC"/>
    <w:rsid w:val="0081329E"/>
    <w:rsid w:val="0081331B"/>
    <w:rsid w:val="00813391"/>
    <w:rsid w:val="008137C2"/>
    <w:rsid w:val="008138A1"/>
    <w:rsid w:val="00813C52"/>
    <w:rsid w:val="00813DF5"/>
    <w:rsid w:val="00813E01"/>
    <w:rsid w:val="008143EF"/>
    <w:rsid w:val="008145EA"/>
    <w:rsid w:val="00814643"/>
    <w:rsid w:val="008153C2"/>
    <w:rsid w:val="00815868"/>
    <w:rsid w:val="00816165"/>
    <w:rsid w:val="0081630F"/>
    <w:rsid w:val="008163F7"/>
    <w:rsid w:val="00816493"/>
    <w:rsid w:val="00816A28"/>
    <w:rsid w:val="00816D89"/>
    <w:rsid w:val="008176FF"/>
    <w:rsid w:val="008178A9"/>
    <w:rsid w:val="00817C13"/>
    <w:rsid w:val="00820051"/>
    <w:rsid w:val="00820154"/>
    <w:rsid w:val="008209D0"/>
    <w:rsid w:val="00820E51"/>
    <w:rsid w:val="00820E5D"/>
    <w:rsid w:val="008213CC"/>
    <w:rsid w:val="0082183F"/>
    <w:rsid w:val="00821982"/>
    <w:rsid w:val="00821AB2"/>
    <w:rsid w:val="00821B27"/>
    <w:rsid w:val="00821D2E"/>
    <w:rsid w:val="00821E7E"/>
    <w:rsid w:val="00822403"/>
    <w:rsid w:val="0082246B"/>
    <w:rsid w:val="0082269F"/>
    <w:rsid w:val="0082281E"/>
    <w:rsid w:val="00822873"/>
    <w:rsid w:val="00822B9D"/>
    <w:rsid w:val="00823EC5"/>
    <w:rsid w:val="00824067"/>
    <w:rsid w:val="00824482"/>
    <w:rsid w:val="00824C41"/>
    <w:rsid w:val="00824C96"/>
    <w:rsid w:val="008252ED"/>
    <w:rsid w:val="00825815"/>
    <w:rsid w:val="00825D10"/>
    <w:rsid w:val="00825DE2"/>
    <w:rsid w:val="00826AA5"/>
    <w:rsid w:val="00826C3F"/>
    <w:rsid w:val="00826D3F"/>
    <w:rsid w:val="00826F5E"/>
    <w:rsid w:val="008271CD"/>
    <w:rsid w:val="008272B0"/>
    <w:rsid w:val="00827716"/>
    <w:rsid w:val="00827BA4"/>
    <w:rsid w:val="00830117"/>
    <w:rsid w:val="0083035C"/>
    <w:rsid w:val="008303DD"/>
    <w:rsid w:val="00830EF8"/>
    <w:rsid w:val="00830F92"/>
    <w:rsid w:val="0083105C"/>
    <w:rsid w:val="00831918"/>
    <w:rsid w:val="00831E6D"/>
    <w:rsid w:val="00832086"/>
    <w:rsid w:val="008328FF"/>
    <w:rsid w:val="008329FE"/>
    <w:rsid w:val="00832BCC"/>
    <w:rsid w:val="00832CA2"/>
    <w:rsid w:val="00833392"/>
    <w:rsid w:val="0083354B"/>
    <w:rsid w:val="00833995"/>
    <w:rsid w:val="00833C1B"/>
    <w:rsid w:val="00833E5D"/>
    <w:rsid w:val="00833F7D"/>
    <w:rsid w:val="008341E3"/>
    <w:rsid w:val="008342DE"/>
    <w:rsid w:val="008349CE"/>
    <w:rsid w:val="00834AB2"/>
    <w:rsid w:val="00834F8C"/>
    <w:rsid w:val="00835214"/>
    <w:rsid w:val="0083553D"/>
    <w:rsid w:val="00835860"/>
    <w:rsid w:val="00835BB5"/>
    <w:rsid w:val="00835FFD"/>
    <w:rsid w:val="0083634B"/>
    <w:rsid w:val="008364F2"/>
    <w:rsid w:val="00836F21"/>
    <w:rsid w:val="0083757C"/>
    <w:rsid w:val="00837582"/>
    <w:rsid w:val="00837664"/>
    <w:rsid w:val="008379A4"/>
    <w:rsid w:val="00837E3D"/>
    <w:rsid w:val="00837E90"/>
    <w:rsid w:val="00840AFD"/>
    <w:rsid w:val="00840D69"/>
    <w:rsid w:val="00840F09"/>
    <w:rsid w:val="00841141"/>
    <w:rsid w:val="00841BB6"/>
    <w:rsid w:val="00841C31"/>
    <w:rsid w:val="00841C59"/>
    <w:rsid w:val="008425B8"/>
    <w:rsid w:val="00842625"/>
    <w:rsid w:val="00842764"/>
    <w:rsid w:val="00842957"/>
    <w:rsid w:val="008429E3"/>
    <w:rsid w:val="00842BC7"/>
    <w:rsid w:val="00842CCB"/>
    <w:rsid w:val="008430B6"/>
    <w:rsid w:val="0084329D"/>
    <w:rsid w:val="00843466"/>
    <w:rsid w:val="00843852"/>
    <w:rsid w:val="00843B6B"/>
    <w:rsid w:val="00843C9D"/>
    <w:rsid w:val="00843CE3"/>
    <w:rsid w:val="0084409D"/>
    <w:rsid w:val="0084443B"/>
    <w:rsid w:val="00844703"/>
    <w:rsid w:val="00844A55"/>
    <w:rsid w:val="00844BB0"/>
    <w:rsid w:val="00844FA0"/>
    <w:rsid w:val="008450AD"/>
    <w:rsid w:val="00845181"/>
    <w:rsid w:val="0084591C"/>
    <w:rsid w:val="00845AF3"/>
    <w:rsid w:val="008460E7"/>
    <w:rsid w:val="00846286"/>
    <w:rsid w:val="008465DB"/>
    <w:rsid w:val="00846618"/>
    <w:rsid w:val="00846AED"/>
    <w:rsid w:val="00846C21"/>
    <w:rsid w:val="00847296"/>
    <w:rsid w:val="008472B7"/>
    <w:rsid w:val="00847B20"/>
    <w:rsid w:val="00847C6F"/>
    <w:rsid w:val="00850760"/>
    <w:rsid w:val="00850903"/>
    <w:rsid w:val="008509AC"/>
    <w:rsid w:val="00850E22"/>
    <w:rsid w:val="00851710"/>
    <w:rsid w:val="008518A7"/>
    <w:rsid w:val="008525FB"/>
    <w:rsid w:val="008527AC"/>
    <w:rsid w:val="00852980"/>
    <w:rsid w:val="008529EE"/>
    <w:rsid w:val="00852A91"/>
    <w:rsid w:val="00852BD2"/>
    <w:rsid w:val="00852EF6"/>
    <w:rsid w:val="008533E8"/>
    <w:rsid w:val="00853725"/>
    <w:rsid w:val="00853B46"/>
    <w:rsid w:val="00854230"/>
    <w:rsid w:val="0085426C"/>
    <w:rsid w:val="008545AA"/>
    <w:rsid w:val="00854860"/>
    <w:rsid w:val="008548A8"/>
    <w:rsid w:val="00854989"/>
    <w:rsid w:val="00854B9E"/>
    <w:rsid w:val="008550D4"/>
    <w:rsid w:val="0085514B"/>
    <w:rsid w:val="00855377"/>
    <w:rsid w:val="008556EB"/>
    <w:rsid w:val="0085594F"/>
    <w:rsid w:val="00855A6B"/>
    <w:rsid w:val="00855BE7"/>
    <w:rsid w:val="00855D90"/>
    <w:rsid w:val="00855F74"/>
    <w:rsid w:val="00855F7A"/>
    <w:rsid w:val="00856AAC"/>
    <w:rsid w:val="00856B0E"/>
    <w:rsid w:val="00856E20"/>
    <w:rsid w:val="00857489"/>
    <w:rsid w:val="00857976"/>
    <w:rsid w:val="00857EB3"/>
    <w:rsid w:val="00860275"/>
    <w:rsid w:val="00860623"/>
    <w:rsid w:val="00860695"/>
    <w:rsid w:val="008607B1"/>
    <w:rsid w:val="00860945"/>
    <w:rsid w:val="00860C01"/>
    <w:rsid w:val="008610B7"/>
    <w:rsid w:val="0086130C"/>
    <w:rsid w:val="008613C2"/>
    <w:rsid w:val="008615EF"/>
    <w:rsid w:val="00861BDF"/>
    <w:rsid w:val="00861F9C"/>
    <w:rsid w:val="008624D2"/>
    <w:rsid w:val="00863018"/>
    <w:rsid w:val="00863019"/>
    <w:rsid w:val="00863360"/>
    <w:rsid w:val="008637F1"/>
    <w:rsid w:val="00863BE4"/>
    <w:rsid w:val="00863F13"/>
    <w:rsid w:val="00864AD6"/>
    <w:rsid w:val="00864FAD"/>
    <w:rsid w:val="00865BAD"/>
    <w:rsid w:val="00865F23"/>
    <w:rsid w:val="008661EA"/>
    <w:rsid w:val="0086626C"/>
    <w:rsid w:val="008667C0"/>
    <w:rsid w:val="00866A66"/>
    <w:rsid w:val="00866E7F"/>
    <w:rsid w:val="00867355"/>
    <w:rsid w:val="0086763C"/>
    <w:rsid w:val="00867D0C"/>
    <w:rsid w:val="00867DC0"/>
    <w:rsid w:val="00867E7A"/>
    <w:rsid w:val="00870B27"/>
    <w:rsid w:val="00870C2F"/>
    <w:rsid w:val="00870FA0"/>
    <w:rsid w:val="0087119A"/>
    <w:rsid w:val="00871911"/>
    <w:rsid w:val="00872394"/>
    <w:rsid w:val="0087266E"/>
    <w:rsid w:val="008726E3"/>
    <w:rsid w:val="00872812"/>
    <w:rsid w:val="00872A4D"/>
    <w:rsid w:val="00872B55"/>
    <w:rsid w:val="008730A9"/>
    <w:rsid w:val="0087336D"/>
    <w:rsid w:val="00873705"/>
    <w:rsid w:val="00873D6C"/>
    <w:rsid w:val="00873D83"/>
    <w:rsid w:val="00873FD9"/>
    <w:rsid w:val="00874132"/>
    <w:rsid w:val="008741CF"/>
    <w:rsid w:val="008743F5"/>
    <w:rsid w:val="0087459B"/>
    <w:rsid w:val="00874FDD"/>
    <w:rsid w:val="00875271"/>
    <w:rsid w:val="00875647"/>
    <w:rsid w:val="0087592B"/>
    <w:rsid w:val="008759A9"/>
    <w:rsid w:val="0087612A"/>
    <w:rsid w:val="008764E9"/>
    <w:rsid w:val="0087652F"/>
    <w:rsid w:val="00876655"/>
    <w:rsid w:val="008766D1"/>
    <w:rsid w:val="00876D2A"/>
    <w:rsid w:val="00876FBD"/>
    <w:rsid w:val="00877195"/>
    <w:rsid w:val="008772A2"/>
    <w:rsid w:val="00877342"/>
    <w:rsid w:val="008775C6"/>
    <w:rsid w:val="00877B4C"/>
    <w:rsid w:val="00877BA5"/>
    <w:rsid w:val="008801AF"/>
    <w:rsid w:val="00880BEB"/>
    <w:rsid w:val="00881690"/>
    <w:rsid w:val="00881839"/>
    <w:rsid w:val="00881BE6"/>
    <w:rsid w:val="00881C9B"/>
    <w:rsid w:val="00882160"/>
    <w:rsid w:val="00882460"/>
    <w:rsid w:val="00882948"/>
    <w:rsid w:val="00882D1F"/>
    <w:rsid w:val="00884604"/>
    <w:rsid w:val="00884A5A"/>
    <w:rsid w:val="00884AD0"/>
    <w:rsid w:val="00884F68"/>
    <w:rsid w:val="0088505E"/>
    <w:rsid w:val="008850E5"/>
    <w:rsid w:val="008856E0"/>
    <w:rsid w:val="008857DE"/>
    <w:rsid w:val="008857F5"/>
    <w:rsid w:val="00885A12"/>
    <w:rsid w:val="00885A8A"/>
    <w:rsid w:val="00885BD4"/>
    <w:rsid w:val="00885BDE"/>
    <w:rsid w:val="0088604C"/>
    <w:rsid w:val="00886093"/>
    <w:rsid w:val="00886DAD"/>
    <w:rsid w:val="00886E20"/>
    <w:rsid w:val="00886EBD"/>
    <w:rsid w:val="00887210"/>
    <w:rsid w:val="00887248"/>
    <w:rsid w:val="008872F4"/>
    <w:rsid w:val="00887339"/>
    <w:rsid w:val="008874A4"/>
    <w:rsid w:val="008874DA"/>
    <w:rsid w:val="00887738"/>
    <w:rsid w:val="00887844"/>
    <w:rsid w:val="008879BC"/>
    <w:rsid w:val="00887A90"/>
    <w:rsid w:val="00887F4C"/>
    <w:rsid w:val="00890095"/>
    <w:rsid w:val="008900FD"/>
    <w:rsid w:val="0089056D"/>
    <w:rsid w:val="008906C1"/>
    <w:rsid w:val="00890761"/>
    <w:rsid w:val="008909E0"/>
    <w:rsid w:val="00890D05"/>
    <w:rsid w:val="00891F00"/>
    <w:rsid w:val="008925F1"/>
    <w:rsid w:val="0089260C"/>
    <w:rsid w:val="00892715"/>
    <w:rsid w:val="0089299A"/>
    <w:rsid w:val="00893202"/>
    <w:rsid w:val="00893429"/>
    <w:rsid w:val="0089388A"/>
    <w:rsid w:val="00894119"/>
    <w:rsid w:val="008941E5"/>
    <w:rsid w:val="008943D1"/>
    <w:rsid w:val="008943D5"/>
    <w:rsid w:val="008949DC"/>
    <w:rsid w:val="008949EF"/>
    <w:rsid w:val="00894FAF"/>
    <w:rsid w:val="0089520A"/>
    <w:rsid w:val="008954C4"/>
    <w:rsid w:val="008957AD"/>
    <w:rsid w:val="00895CC9"/>
    <w:rsid w:val="00896969"/>
    <w:rsid w:val="008969E1"/>
    <w:rsid w:val="00896A53"/>
    <w:rsid w:val="00896C26"/>
    <w:rsid w:val="00896DA3"/>
    <w:rsid w:val="00896FA7"/>
    <w:rsid w:val="008972BA"/>
    <w:rsid w:val="008976B5"/>
    <w:rsid w:val="00897877"/>
    <w:rsid w:val="00897D9C"/>
    <w:rsid w:val="00897DCD"/>
    <w:rsid w:val="008A0167"/>
    <w:rsid w:val="008A038C"/>
    <w:rsid w:val="008A07F1"/>
    <w:rsid w:val="008A0910"/>
    <w:rsid w:val="008A0B8B"/>
    <w:rsid w:val="008A12BD"/>
    <w:rsid w:val="008A189C"/>
    <w:rsid w:val="008A1A41"/>
    <w:rsid w:val="008A2956"/>
    <w:rsid w:val="008A2A59"/>
    <w:rsid w:val="008A2C35"/>
    <w:rsid w:val="008A31E8"/>
    <w:rsid w:val="008A3FB5"/>
    <w:rsid w:val="008A41B7"/>
    <w:rsid w:val="008A44A6"/>
    <w:rsid w:val="008A47B4"/>
    <w:rsid w:val="008A4D61"/>
    <w:rsid w:val="008A4E0E"/>
    <w:rsid w:val="008A4E3C"/>
    <w:rsid w:val="008A4FD6"/>
    <w:rsid w:val="008A529B"/>
    <w:rsid w:val="008A5B50"/>
    <w:rsid w:val="008A5FA4"/>
    <w:rsid w:val="008A62E6"/>
    <w:rsid w:val="008A692B"/>
    <w:rsid w:val="008A6A64"/>
    <w:rsid w:val="008A6A9B"/>
    <w:rsid w:val="008A751B"/>
    <w:rsid w:val="008A760D"/>
    <w:rsid w:val="008A7668"/>
    <w:rsid w:val="008A7A66"/>
    <w:rsid w:val="008A7D0F"/>
    <w:rsid w:val="008A7DB7"/>
    <w:rsid w:val="008B01D3"/>
    <w:rsid w:val="008B028C"/>
    <w:rsid w:val="008B069E"/>
    <w:rsid w:val="008B07EC"/>
    <w:rsid w:val="008B0F00"/>
    <w:rsid w:val="008B0F0E"/>
    <w:rsid w:val="008B1454"/>
    <w:rsid w:val="008B1F5D"/>
    <w:rsid w:val="008B27D9"/>
    <w:rsid w:val="008B29A4"/>
    <w:rsid w:val="008B31FE"/>
    <w:rsid w:val="008B32D0"/>
    <w:rsid w:val="008B37D2"/>
    <w:rsid w:val="008B3975"/>
    <w:rsid w:val="008B3CBE"/>
    <w:rsid w:val="008B3CC3"/>
    <w:rsid w:val="008B422E"/>
    <w:rsid w:val="008B4470"/>
    <w:rsid w:val="008B4631"/>
    <w:rsid w:val="008B5216"/>
    <w:rsid w:val="008B5322"/>
    <w:rsid w:val="008B55D2"/>
    <w:rsid w:val="008B5734"/>
    <w:rsid w:val="008B5CA9"/>
    <w:rsid w:val="008B60C8"/>
    <w:rsid w:val="008B6C97"/>
    <w:rsid w:val="008B6D86"/>
    <w:rsid w:val="008B6EFA"/>
    <w:rsid w:val="008B79DB"/>
    <w:rsid w:val="008B7F03"/>
    <w:rsid w:val="008C00D9"/>
    <w:rsid w:val="008C0B3F"/>
    <w:rsid w:val="008C0B63"/>
    <w:rsid w:val="008C1373"/>
    <w:rsid w:val="008C13C7"/>
    <w:rsid w:val="008C1564"/>
    <w:rsid w:val="008C1745"/>
    <w:rsid w:val="008C2244"/>
    <w:rsid w:val="008C2440"/>
    <w:rsid w:val="008C25F3"/>
    <w:rsid w:val="008C28FB"/>
    <w:rsid w:val="008C2FAB"/>
    <w:rsid w:val="008C2FFE"/>
    <w:rsid w:val="008C3D12"/>
    <w:rsid w:val="008C3D70"/>
    <w:rsid w:val="008C443F"/>
    <w:rsid w:val="008C466C"/>
    <w:rsid w:val="008C4793"/>
    <w:rsid w:val="008C495B"/>
    <w:rsid w:val="008C4BAC"/>
    <w:rsid w:val="008C4BCA"/>
    <w:rsid w:val="008C4CB6"/>
    <w:rsid w:val="008C4D86"/>
    <w:rsid w:val="008C4E07"/>
    <w:rsid w:val="008C4E1A"/>
    <w:rsid w:val="008C4E61"/>
    <w:rsid w:val="008C4F0E"/>
    <w:rsid w:val="008C4FF8"/>
    <w:rsid w:val="008C51BF"/>
    <w:rsid w:val="008C5651"/>
    <w:rsid w:val="008C571E"/>
    <w:rsid w:val="008C5809"/>
    <w:rsid w:val="008C6059"/>
    <w:rsid w:val="008C6081"/>
    <w:rsid w:val="008C6367"/>
    <w:rsid w:val="008C6472"/>
    <w:rsid w:val="008C70C0"/>
    <w:rsid w:val="008C70F4"/>
    <w:rsid w:val="008C720F"/>
    <w:rsid w:val="008C7304"/>
    <w:rsid w:val="008C77FA"/>
    <w:rsid w:val="008C7856"/>
    <w:rsid w:val="008C798F"/>
    <w:rsid w:val="008C7C9B"/>
    <w:rsid w:val="008D01DB"/>
    <w:rsid w:val="008D038E"/>
    <w:rsid w:val="008D0861"/>
    <w:rsid w:val="008D0CCA"/>
    <w:rsid w:val="008D0D0D"/>
    <w:rsid w:val="008D0EE7"/>
    <w:rsid w:val="008D10F6"/>
    <w:rsid w:val="008D11D1"/>
    <w:rsid w:val="008D1B9F"/>
    <w:rsid w:val="008D1FD0"/>
    <w:rsid w:val="008D23B8"/>
    <w:rsid w:val="008D24A0"/>
    <w:rsid w:val="008D24FA"/>
    <w:rsid w:val="008D256A"/>
    <w:rsid w:val="008D2E58"/>
    <w:rsid w:val="008D32D0"/>
    <w:rsid w:val="008D3382"/>
    <w:rsid w:val="008D3463"/>
    <w:rsid w:val="008D35BB"/>
    <w:rsid w:val="008D361D"/>
    <w:rsid w:val="008D38F2"/>
    <w:rsid w:val="008D3925"/>
    <w:rsid w:val="008D3ADC"/>
    <w:rsid w:val="008D3B54"/>
    <w:rsid w:val="008D40E2"/>
    <w:rsid w:val="008D51DD"/>
    <w:rsid w:val="008D545F"/>
    <w:rsid w:val="008D59C0"/>
    <w:rsid w:val="008D5BEF"/>
    <w:rsid w:val="008D62A9"/>
    <w:rsid w:val="008D637D"/>
    <w:rsid w:val="008D6452"/>
    <w:rsid w:val="008D64F0"/>
    <w:rsid w:val="008D656E"/>
    <w:rsid w:val="008D6712"/>
    <w:rsid w:val="008D680B"/>
    <w:rsid w:val="008D693B"/>
    <w:rsid w:val="008D6DE8"/>
    <w:rsid w:val="008D7064"/>
    <w:rsid w:val="008D742D"/>
    <w:rsid w:val="008D7889"/>
    <w:rsid w:val="008D7A90"/>
    <w:rsid w:val="008E01BF"/>
    <w:rsid w:val="008E0DA3"/>
    <w:rsid w:val="008E1290"/>
    <w:rsid w:val="008E1503"/>
    <w:rsid w:val="008E1581"/>
    <w:rsid w:val="008E171B"/>
    <w:rsid w:val="008E17DB"/>
    <w:rsid w:val="008E17E6"/>
    <w:rsid w:val="008E1BD5"/>
    <w:rsid w:val="008E1EAB"/>
    <w:rsid w:val="008E1ECB"/>
    <w:rsid w:val="008E20D0"/>
    <w:rsid w:val="008E2A69"/>
    <w:rsid w:val="008E2BF8"/>
    <w:rsid w:val="008E323A"/>
    <w:rsid w:val="008E33C3"/>
    <w:rsid w:val="008E351E"/>
    <w:rsid w:val="008E37B2"/>
    <w:rsid w:val="008E3BC0"/>
    <w:rsid w:val="008E41F5"/>
    <w:rsid w:val="008E47F4"/>
    <w:rsid w:val="008E4885"/>
    <w:rsid w:val="008E4A06"/>
    <w:rsid w:val="008E4BEB"/>
    <w:rsid w:val="008E4C1F"/>
    <w:rsid w:val="008E4CA8"/>
    <w:rsid w:val="008E4DD1"/>
    <w:rsid w:val="008E4E9C"/>
    <w:rsid w:val="008E5707"/>
    <w:rsid w:val="008E5BEB"/>
    <w:rsid w:val="008E5D79"/>
    <w:rsid w:val="008E68CD"/>
    <w:rsid w:val="008E6A97"/>
    <w:rsid w:val="008E6E91"/>
    <w:rsid w:val="008E7357"/>
    <w:rsid w:val="008F0075"/>
    <w:rsid w:val="008F01AE"/>
    <w:rsid w:val="008F021F"/>
    <w:rsid w:val="008F06C4"/>
    <w:rsid w:val="008F07CE"/>
    <w:rsid w:val="008F0C2E"/>
    <w:rsid w:val="008F1354"/>
    <w:rsid w:val="008F1583"/>
    <w:rsid w:val="008F1A27"/>
    <w:rsid w:val="008F1CB0"/>
    <w:rsid w:val="008F2058"/>
    <w:rsid w:val="008F2AB8"/>
    <w:rsid w:val="008F2BA3"/>
    <w:rsid w:val="008F2C5D"/>
    <w:rsid w:val="008F2DD9"/>
    <w:rsid w:val="008F3596"/>
    <w:rsid w:val="008F37AF"/>
    <w:rsid w:val="008F3DA3"/>
    <w:rsid w:val="008F3E92"/>
    <w:rsid w:val="008F4051"/>
    <w:rsid w:val="008F48A0"/>
    <w:rsid w:val="008F4969"/>
    <w:rsid w:val="008F49A9"/>
    <w:rsid w:val="008F4B1E"/>
    <w:rsid w:val="008F4B91"/>
    <w:rsid w:val="008F4EF3"/>
    <w:rsid w:val="008F4F5D"/>
    <w:rsid w:val="008F4F87"/>
    <w:rsid w:val="008F51DE"/>
    <w:rsid w:val="008F52D5"/>
    <w:rsid w:val="008F53DC"/>
    <w:rsid w:val="008F541B"/>
    <w:rsid w:val="008F542A"/>
    <w:rsid w:val="008F5922"/>
    <w:rsid w:val="008F593C"/>
    <w:rsid w:val="008F5BC1"/>
    <w:rsid w:val="008F5F45"/>
    <w:rsid w:val="008F5FE9"/>
    <w:rsid w:val="008F63B5"/>
    <w:rsid w:val="008F6521"/>
    <w:rsid w:val="008F7203"/>
    <w:rsid w:val="008F720F"/>
    <w:rsid w:val="008F72AB"/>
    <w:rsid w:val="008F7BEB"/>
    <w:rsid w:val="009003BA"/>
    <w:rsid w:val="00900505"/>
    <w:rsid w:val="009006A6"/>
    <w:rsid w:val="009008D3"/>
    <w:rsid w:val="00900E12"/>
    <w:rsid w:val="00900F47"/>
    <w:rsid w:val="00901055"/>
    <w:rsid w:val="009012D1"/>
    <w:rsid w:val="009014A2"/>
    <w:rsid w:val="00901D78"/>
    <w:rsid w:val="009026E2"/>
    <w:rsid w:val="00902784"/>
    <w:rsid w:val="009027EE"/>
    <w:rsid w:val="00902E26"/>
    <w:rsid w:val="00902EFF"/>
    <w:rsid w:val="009030DB"/>
    <w:rsid w:val="009031D7"/>
    <w:rsid w:val="00903253"/>
    <w:rsid w:val="009033B5"/>
    <w:rsid w:val="00903520"/>
    <w:rsid w:val="00904128"/>
    <w:rsid w:val="00904A93"/>
    <w:rsid w:val="0090509F"/>
    <w:rsid w:val="00905122"/>
    <w:rsid w:val="00905452"/>
    <w:rsid w:val="0090551E"/>
    <w:rsid w:val="009058E5"/>
    <w:rsid w:val="00905B52"/>
    <w:rsid w:val="00905DC9"/>
    <w:rsid w:val="00905E6F"/>
    <w:rsid w:val="0090618F"/>
    <w:rsid w:val="0090646C"/>
    <w:rsid w:val="00906A0C"/>
    <w:rsid w:val="00906A26"/>
    <w:rsid w:val="00906E56"/>
    <w:rsid w:val="0090728A"/>
    <w:rsid w:val="00907492"/>
    <w:rsid w:val="009074EF"/>
    <w:rsid w:val="00907B35"/>
    <w:rsid w:val="009103DD"/>
    <w:rsid w:val="0091060B"/>
    <w:rsid w:val="009107DD"/>
    <w:rsid w:val="00910E5D"/>
    <w:rsid w:val="00910E82"/>
    <w:rsid w:val="00911389"/>
    <w:rsid w:val="009117FF"/>
    <w:rsid w:val="00911804"/>
    <w:rsid w:val="0091191B"/>
    <w:rsid w:val="009126B6"/>
    <w:rsid w:val="0091273A"/>
    <w:rsid w:val="00912E74"/>
    <w:rsid w:val="00913116"/>
    <w:rsid w:val="00913290"/>
    <w:rsid w:val="00913299"/>
    <w:rsid w:val="0091372C"/>
    <w:rsid w:val="0091378C"/>
    <w:rsid w:val="00913E8B"/>
    <w:rsid w:val="0091449F"/>
    <w:rsid w:val="00914DA5"/>
    <w:rsid w:val="00914DCF"/>
    <w:rsid w:val="00915097"/>
    <w:rsid w:val="009152C4"/>
    <w:rsid w:val="00915469"/>
    <w:rsid w:val="0091566F"/>
    <w:rsid w:val="00915C6B"/>
    <w:rsid w:val="00915DC2"/>
    <w:rsid w:val="00915F91"/>
    <w:rsid w:val="00916276"/>
    <w:rsid w:val="009164C0"/>
    <w:rsid w:val="00916742"/>
    <w:rsid w:val="00916A9C"/>
    <w:rsid w:val="00916BF0"/>
    <w:rsid w:val="009170B0"/>
    <w:rsid w:val="009170DF"/>
    <w:rsid w:val="0091718F"/>
    <w:rsid w:val="00917210"/>
    <w:rsid w:val="0091722C"/>
    <w:rsid w:val="00917239"/>
    <w:rsid w:val="00917B2D"/>
    <w:rsid w:val="00917F27"/>
    <w:rsid w:val="0092020C"/>
    <w:rsid w:val="00920BB6"/>
    <w:rsid w:val="00921542"/>
    <w:rsid w:val="00921675"/>
    <w:rsid w:val="0092181D"/>
    <w:rsid w:val="009219F6"/>
    <w:rsid w:val="00921ED3"/>
    <w:rsid w:val="00921F8F"/>
    <w:rsid w:val="00922139"/>
    <w:rsid w:val="00922BA3"/>
    <w:rsid w:val="00922DAC"/>
    <w:rsid w:val="00923A71"/>
    <w:rsid w:val="00923BAF"/>
    <w:rsid w:val="00923BE6"/>
    <w:rsid w:val="00923E3B"/>
    <w:rsid w:val="0092411D"/>
    <w:rsid w:val="00924236"/>
    <w:rsid w:val="009244DB"/>
    <w:rsid w:val="0092499F"/>
    <w:rsid w:val="00924DCB"/>
    <w:rsid w:val="00925042"/>
    <w:rsid w:val="0092525D"/>
    <w:rsid w:val="00925280"/>
    <w:rsid w:val="00925A72"/>
    <w:rsid w:val="009262EC"/>
    <w:rsid w:val="00926416"/>
    <w:rsid w:val="00926628"/>
    <w:rsid w:val="0092667D"/>
    <w:rsid w:val="009267BE"/>
    <w:rsid w:val="00926B90"/>
    <w:rsid w:val="00927879"/>
    <w:rsid w:val="00927A1D"/>
    <w:rsid w:val="00927C71"/>
    <w:rsid w:val="00927CE3"/>
    <w:rsid w:val="0093007A"/>
    <w:rsid w:val="0093032C"/>
    <w:rsid w:val="00930552"/>
    <w:rsid w:val="00930F11"/>
    <w:rsid w:val="00931007"/>
    <w:rsid w:val="00931032"/>
    <w:rsid w:val="009312F1"/>
    <w:rsid w:val="009316EF"/>
    <w:rsid w:val="00931936"/>
    <w:rsid w:val="00931B03"/>
    <w:rsid w:val="00931B94"/>
    <w:rsid w:val="00931E5F"/>
    <w:rsid w:val="00931EEE"/>
    <w:rsid w:val="00932084"/>
    <w:rsid w:val="00932220"/>
    <w:rsid w:val="00932833"/>
    <w:rsid w:val="00932C42"/>
    <w:rsid w:val="009331CC"/>
    <w:rsid w:val="009336CA"/>
    <w:rsid w:val="009339D1"/>
    <w:rsid w:val="00933B03"/>
    <w:rsid w:val="00933EE5"/>
    <w:rsid w:val="00934589"/>
    <w:rsid w:val="00934796"/>
    <w:rsid w:val="00934BDC"/>
    <w:rsid w:val="00934D0E"/>
    <w:rsid w:val="00934E6D"/>
    <w:rsid w:val="0093564B"/>
    <w:rsid w:val="0093594A"/>
    <w:rsid w:val="00935B02"/>
    <w:rsid w:val="00935EF1"/>
    <w:rsid w:val="00936294"/>
    <w:rsid w:val="009362FF"/>
    <w:rsid w:val="009368EB"/>
    <w:rsid w:val="009369B4"/>
    <w:rsid w:val="00936B48"/>
    <w:rsid w:val="0093706E"/>
    <w:rsid w:val="00937087"/>
    <w:rsid w:val="0093731F"/>
    <w:rsid w:val="00937453"/>
    <w:rsid w:val="0093778D"/>
    <w:rsid w:val="00937DAD"/>
    <w:rsid w:val="00937EAB"/>
    <w:rsid w:val="00937EFE"/>
    <w:rsid w:val="00937F11"/>
    <w:rsid w:val="00937FBC"/>
    <w:rsid w:val="0094018C"/>
    <w:rsid w:val="0094019B"/>
    <w:rsid w:val="009405F2"/>
    <w:rsid w:val="00940AC3"/>
    <w:rsid w:val="00940B95"/>
    <w:rsid w:val="0094121C"/>
    <w:rsid w:val="009417BC"/>
    <w:rsid w:val="009419B3"/>
    <w:rsid w:val="00941F4F"/>
    <w:rsid w:val="00942A8F"/>
    <w:rsid w:val="00942BD8"/>
    <w:rsid w:val="00942C5A"/>
    <w:rsid w:val="00942CBA"/>
    <w:rsid w:val="00942EEF"/>
    <w:rsid w:val="009432B3"/>
    <w:rsid w:val="009434DB"/>
    <w:rsid w:val="0094355D"/>
    <w:rsid w:val="00943656"/>
    <w:rsid w:val="00943958"/>
    <w:rsid w:val="00943D48"/>
    <w:rsid w:val="0094415D"/>
    <w:rsid w:val="00944533"/>
    <w:rsid w:val="00944754"/>
    <w:rsid w:val="00944768"/>
    <w:rsid w:val="009453E4"/>
    <w:rsid w:val="009459AE"/>
    <w:rsid w:val="00945AA4"/>
    <w:rsid w:val="00945AEF"/>
    <w:rsid w:val="00945D83"/>
    <w:rsid w:val="00946581"/>
    <w:rsid w:val="00946823"/>
    <w:rsid w:val="00946A05"/>
    <w:rsid w:val="00946A60"/>
    <w:rsid w:val="0094708D"/>
    <w:rsid w:val="0094726B"/>
    <w:rsid w:val="00947544"/>
    <w:rsid w:val="00947BA3"/>
    <w:rsid w:val="00947F52"/>
    <w:rsid w:val="00947F82"/>
    <w:rsid w:val="00950065"/>
    <w:rsid w:val="009500D2"/>
    <w:rsid w:val="00950720"/>
    <w:rsid w:val="00950881"/>
    <w:rsid w:val="009514E0"/>
    <w:rsid w:val="00952202"/>
    <w:rsid w:val="009527EE"/>
    <w:rsid w:val="00952990"/>
    <w:rsid w:val="00952BF9"/>
    <w:rsid w:val="00952F7E"/>
    <w:rsid w:val="009533F6"/>
    <w:rsid w:val="00953703"/>
    <w:rsid w:val="00953C7E"/>
    <w:rsid w:val="00953D3F"/>
    <w:rsid w:val="00953D45"/>
    <w:rsid w:val="0095443A"/>
    <w:rsid w:val="009545D7"/>
    <w:rsid w:val="0095471A"/>
    <w:rsid w:val="00954CAB"/>
    <w:rsid w:val="00955968"/>
    <w:rsid w:val="00955C4D"/>
    <w:rsid w:val="00956070"/>
    <w:rsid w:val="009562AF"/>
    <w:rsid w:val="0095639E"/>
    <w:rsid w:val="00956660"/>
    <w:rsid w:val="00956BBF"/>
    <w:rsid w:val="00956BD8"/>
    <w:rsid w:val="00956BF1"/>
    <w:rsid w:val="00956FD5"/>
    <w:rsid w:val="00957275"/>
    <w:rsid w:val="00957407"/>
    <w:rsid w:val="00957854"/>
    <w:rsid w:val="009578BA"/>
    <w:rsid w:val="00957969"/>
    <w:rsid w:val="00957D68"/>
    <w:rsid w:val="00957E97"/>
    <w:rsid w:val="00960253"/>
    <w:rsid w:val="00960382"/>
    <w:rsid w:val="00960A5C"/>
    <w:rsid w:val="00960B2D"/>
    <w:rsid w:val="00960B95"/>
    <w:rsid w:val="00960E3F"/>
    <w:rsid w:val="00961237"/>
    <w:rsid w:val="009615B9"/>
    <w:rsid w:val="009615C8"/>
    <w:rsid w:val="00961681"/>
    <w:rsid w:val="00961698"/>
    <w:rsid w:val="009616E7"/>
    <w:rsid w:val="00961A0E"/>
    <w:rsid w:val="00961DFA"/>
    <w:rsid w:val="0096232E"/>
    <w:rsid w:val="00962815"/>
    <w:rsid w:val="0096293F"/>
    <w:rsid w:val="00962D39"/>
    <w:rsid w:val="00962D6C"/>
    <w:rsid w:val="00962E23"/>
    <w:rsid w:val="00962F67"/>
    <w:rsid w:val="009630E4"/>
    <w:rsid w:val="009638B1"/>
    <w:rsid w:val="00963A27"/>
    <w:rsid w:val="00963E8F"/>
    <w:rsid w:val="00963F5C"/>
    <w:rsid w:val="00964588"/>
    <w:rsid w:val="00964D05"/>
    <w:rsid w:val="00964D96"/>
    <w:rsid w:val="00964E1A"/>
    <w:rsid w:val="009654B5"/>
    <w:rsid w:val="009654BD"/>
    <w:rsid w:val="009656BD"/>
    <w:rsid w:val="00965893"/>
    <w:rsid w:val="00965A4E"/>
    <w:rsid w:val="0096633E"/>
    <w:rsid w:val="00966768"/>
    <w:rsid w:val="0096678F"/>
    <w:rsid w:val="00966953"/>
    <w:rsid w:val="00966BC4"/>
    <w:rsid w:val="00966CAD"/>
    <w:rsid w:val="00967008"/>
    <w:rsid w:val="009674CB"/>
    <w:rsid w:val="009676A9"/>
    <w:rsid w:val="00967AC5"/>
    <w:rsid w:val="00967BA8"/>
    <w:rsid w:val="009705AD"/>
    <w:rsid w:val="00970681"/>
    <w:rsid w:val="00970798"/>
    <w:rsid w:val="00970A07"/>
    <w:rsid w:val="00970DA5"/>
    <w:rsid w:val="00970EC1"/>
    <w:rsid w:val="009711A1"/>
    <w:rsid w:val="009713FE"/>
    <w:rsid w:val="00971722"/>
    <w:rsid w:val="00971845"/>
    <w:rsid w:val="00971DAD"/>
    <w:rsid w:val="00971DC1"/>
    <w:rsid w:val="00971DF8"/>
    <w:rsid w:val="00971FEB"/>
    <w:rsid w:val="00972230"/>
    <w:rsid w:val="009722F5"/>
    <w:rsid w:val="0097251A"/>
    <w:rsid w:val="0097323B"/>
    <w:rsid w:val="009732AB"/>
    <w:rsid w:val="009736DA"/>
    <w:rsid w:val="00973CA9"/>
    <w:rsid w:val="009745E5"/>
    <w:rsid w:val="00974687"/>
    <w:rsid w:val="00974B8B"/>
    <w:rsid w:val="00974BE2"/>
    <w:rsid w:val="00974DBA"/>
    <w:rsid w:val="00975240"/>
    <w:rsid w:val="009757BD"/>
    <w:rsid w:val="00975E72"/>
    <w:rsid w:val="0097649D"/>
    <w:rsid w:val="00976611"/>
    <w:rsid w:val="009767E7"/>
    <w:rsid w:val="00976BBD"/>
    <w:rsid w:val="00977691"/>
    <w:rsid w:val="009777BE"/>
    <w:rsid w:val="009777F2"/>
    <w:rsid w:val="009778DC"/>
    <w:rsid w:val="009779B2"/>
    <w:rsid w:val="00977CEA"/>
    <w:rsid w:val="00977F9C"/>
    <w:rsid w:val="009801EC"/>
    <w:rsid w:val="00980211"/>
    <w:rsid w:val="00980387"/>
    <w:rsid w:val="00980AAE"/>
    <w:rsid w:val="00980DB7"/>
    <w:rsid w:val="00980FB6"/>
    <w:rsid w:val="009815A8"/>
    <w:rsid w:val="00981A64"/>
    <w:rsid w:val="00981DD7"/>
    <w:rsid w:val="0098210C"/>
    <w:rsid w:val="00982266"/>
    <w:rsid w:val="009823E1"/>
    <w:rsid w:val="009824C8"/>
    <w:rsid w:val="0098251C"/>
    <w:rsid w:val="00982D18"/>
    <w:rsid w:val="00982DE0"/>
    <w:rsid w:val="00982E1C"/>
    <w:rsid w:val="00982E97"/>
    <w:rsid w:val="0098319F"/>
    <w:rsid w:val="00983835"/>
    <w:rsid w:val="00983A51"/>
    <w:rsid w:val="00983A74"/>
    <w:rsid w:val="00983CE0"/>
    <w:rsid w:val="00983ED6"/>
    <w:rsid w:val="009840FD"/>
    <w:rsid w:val="0098463F"/>
    <w:rsid w:val="00984A45"/>
    <w:rsid w:val="009852DD"/>
    <w:rsid w:val="009856D5"/>
    <w:rsid w:val="00986472"/>
    <w:rsid w:val="009864D8"/>
    <w:rsid w:val="009865BC"/>
    <w:rsid w:val="0098660C"/>
    <w:rsid w:val="0098696D"/>
    <w:rsid w:val="00986B9C"/>
    <w:rsid w:val="009870E9"/>
    <w:rsid w:val="00987188"/>
    <w:rsid w:val="009871FF"/>
    <w:rsid w:val="00987407"/>
    <w:rsid w:val="0098747D"/>
    <w:rsid w:val="0098754F"/>
    <w:rsid w:val="009876C5"/>
    <w:rsid w:val="009876E9"/>
    <w:rsid w:val="0098781B"/>
    <w:rsid w:val="00987A68"/>
    <w:rsid w:val="00987AF8"/>
    <w:rsid w:val="009901D5"/>
    <w:rsid w:val="009902A5"/>
    <w:rsid w:val="00990520"/>
    <w:rsid w:val="00991D2E"/>
    <w:rsid w:val="00991D32"/>
    <w:rsid w:val="00991D47"/>
    <w:rsid w:val="009921AF"/>
    <w:rsid w:val="009921FC"/>
    <w:rsid w:val="00992673"/>
    <w:rsid w:val="009929B3"/>
    <w:rsid w:val="00992D91"/>
    <w:rsid w:val="00993077"/>
    <w:rsid w:val="00993177"/>
    <w:rsid w:val="00993192"/>
    <w:rsid w:val="0099393E"/>
    <w:rsid w:val="00993B47"/>
    <w:rsid w:val="00993EE4"/>
    <w:rsid w:val="00993FBA"/>
    <w:rsid w:val="009940ED"/>
    <w:rsid w:val="0099421A"/>
    <w:rsid w:val="00994C63"/>
    <w:rsid w:val="009952D0"/>
    <w:rsid w:val="009954B5"/>
    <w:rsid w:val="00995593"/>
    <w:rsid w:val="00995744"/>
    <w:rsid w:val="00995AAB"/>
    <w:rsid w:val="00995EDE"/>
    <w:rsid w:val="00995FDA"/>
    <w:rsid w:val="0099604F"/>
    <w:rsid w:val="00996210"/>
    <w:rsid w:val="00996284"/>
    <w:rsid w:val="009962BC"/>
    <w:rsid w:val="0099657D"/>
    <w:rsid w:val="00996D5D"/>
    <w:rsid w:val="00996E10"/>
    <w:rsid w:val="00996E72"/>
    <w:rsid w:val="00997211"/>
    <w:rsid w:val="0099739B"/>
    <w:rsid w:val="009974BE"/>
    <w:rsid w:val="00997B23"/>
    <w:rsid w:val="00997D11"/>
    <w:rsid w:val="00997ED1"/>
    <w:rsid w:val="009A0291"/>
    <w:rsid w:val="009A0514"/>
    <w:rsid w:val="009A05A0"/>
    <w:rsid w:val="009A05D8"/>
    <w:rsid w:val="009A09E4"/>
    <w:rsid w:val="009A0C1E"/>
    <w:rsid w:val="009A0D8D"/>
    <w:rsid w:val="009A0F7A"/>
    <w:rsid w:val="009A15CF"/>
    <w:rsid w:val="009A15EF"/>
    <w:rsid w:val="009A28DA"/>
    <w:rsid w:val="009A2CA7"/>
    <w:rsid w:val="009A3340"/>
    <w:rsid w:val="009A3DC8"/>
    <w:rsid w:val="009A3F8D"/>
    <w:rsid w:val="009A40D5"/>
    <w:rsid w:val="009A422C"/>
    <w:rsid w:val="009A44CE"/>
    <w:rsid w:val="009A46CE"/>
    <w:rsid w:val="009A4DC0"/>
    <w:rsid w:val="009A4DCB"/>
    <w:rsid w:val="009A4DEA"/>
    <w:rsid w:val="009A5252"/>
    <w:rsid w:val="009A6116"/>
    <w:rsid w:val="009A614A"/>
    <w:rsid w:val="009A6195"/>
    <w:rsid w:val="009A6324"/>
    <w:rsid w:val="009A63F3"/>
    <w:rsid w:val="009A698F"/>
    <w:rsid w:val="009A6D44"/>
    <w:rsid w:val="009A6D75"/>
    <w:rsid w:val="009A6E26"/>
    <w:rsid w:val="009A6E98"/>
    <w:rsid w:val="009A6EC8"/>
    <w:rsid w:val="009A780E"/>
    <w:rsid w:val="009A7A22"/>
    <w:rsid w:val="009A7F45"/>
    <w:rsid w:val="009B0A54"/>
    <w:rsid w:val="009B0A58"/>
    <w:rsid w:val="009B0B5E"/>
    <w:rsid w:val="009B11F5"/>
    <w:rsid w:val="009B13B9"/>
    <w:rsid w:val="009B15EB"/>
    <w:rsid w:val="009B17D4"/>
    <w:rsid w:val="009B2612"/>
    <w:rsid w:val="009B2853"/>
    <w:rsid w:val="009B36C3"/>
    <w:rsid w:val="009B37EC"/>
    <w:rsid w:val="009B3DE4"/>
    <w:rsid w:val="009B3EC9"/>
    <w:rsid w:val="009B4152"/>
    <w:rsid w:val="009B4A32"/>
    <w:rsid w:val="009B4E98"/>
    <w:rsid w:val="009B527C"/>
    <w:rsid w:val="009B5BB0"/>
    <w:rsid w:val="009B6293"/>
    <w:rsid w:val="009B67B0"/>
    <w:rsid w:val="009B68A5"/>
    <w:rsid w:val="009B690E"/>
    <w:rsid w:val="009B69C6"/>
    <w:rsid w:val="009B6CEA"/>
    <w:rsid w:val="009B6FF1"/>
    <w:rsid w:val="009B73C2"/>
    <w:rsid w:val="009B7616"/>
    <w:rsid w:val="009B78FB"/>
    <w:rsid w:val="009B7A2E"/>
    <w:rsid w:val="009C083E"/>
    <w:rsid w:val="009C0E42"/>
    <w:rsid w:val="009C15BD"/>
    <w:rsid w:val="009C2307"/>
    <w:rsid w:val="009C230C"/>
    <w:rsid w:val="009C2679"/>
    <w:rsid w:val="009C2717"/>
    <w:rsid w:val="009C290B"/>
    <w:rsid w:val="009C29BD"/>
    <w:rsid w:val="009C2A8E"/>
    <w:rsid w:val="009C2EDE"/>
    <w:rsid w:val="009C301A"/>
    <w:rsid w:val="009C3692"/>
    <w:rsid w:val="009C3F64"/>
    <w:rsid w:val="009C504E"/>
    <w:rsid w:val="009C552D"/>
    <w:rsid w:val="009C5734"/>
    <w:rsid w:val="009C5751"/>
    <w:rsid w:val="009C5A75"/>
    <w:rsid w:val="009C5EB4"/>
    <w:rsid w:val="009C6573"/>
    <w:rsid w:val="009C676A"/>
    <w:rsid w:val="009C6784"/>
    <w:rsid w:val="009C6888"/>
    <w:rsid w:val="009C6CB5"/>
    <w:rsid w:val="009C6F09"/>
    <w:rsid w:val="009C6FA0"/>
    <w:rsid w:val="009C73AE"/>
    <w:rsid w:val="009C7E3A"/>
    <w:rsid w:val="009C7FED"/>
    <w:rsid w:val="009D0AF1"/>
    <w:rsid w:val="009D0FD8"/>
    <w:rsid w:val="009D156E"/>
    <w:rsid w:val="009D15DA"/>
    <w:rsid w:val="009D1847"/>
    <w:rsid w:val="009D205E"/>
    <w:rsid w:val="009D24B3"/>
    <w:rsid w:val="009D274E"/>
    <w:rsid w:val="009D2B39"/>
    <w:rsid w:val="009D2C72"/>
    <w:rsid w:val="009D2D90"/>
    <w:rsid w:val="009D2F8B"/>
    <w:rsid w:val="009D312B"/>
    <w:rsid w:val="009D33F9"/>
    <w:rsid w:val="009D37F6"/>
    <w:rsid w:val="009D3AA1"/>
    <w:rsid w:val="009D45DA"/>
    <w:rsid w:val="009D4841"/>
    <w:rsid w:val="009D4FEC"/>
    <w:rsid w:val="009D52F4"/>
    <w:rsid w:val="009D5407"/>
    <w:rsid w:val="009D5510"/>
    <w:rsid w:val="009D5855"/>
    <w:rsid w:val="009D5D1D"/>
    <w:rsid w:val="009D60C3"/>
    <w:rsid w:val="009D6282"/>
    <w:rsid w:val="009D6660"/>
    <w:rsid w:val="009D698A"/>
    <w:rsid w:val="009D6BCD"/>
    <w:rsid w:val="009D6DEB"/>
    <w:rsid w:val="009D6EDF"/>
    <w:rsid w:val="009D7095"/>
    <w:rsid w:val="009D7722"/>
    <w:rsid w:val="009E0142"/>
    <w:rsid w:val="009E03E0"/>
    <w:rsid w:val="009E0A96"/>
    <w:rsid w:val="009E0CBF"/>
    <w:rsid w:val="009E0E87"/>
    <w:rsid w:val="009E0FFF"/>
    <w:rsid w:val="009E124C"/>
    <w:rsid w:val="009E1846"/>
    <w:rsid w:val="009E19AB"/>
    <w:rsid w:val="009E1AB3"/>
    <w:rsid w:val="009E1FA6"/>
    <w:rsid w:val="009E2091"/>
    <w:rsid w:val="009E21D2"/>
    <w:rsid w:val="009E2ECF"/>
    <w:rsid w:val="009E3151"/>
    <w:rsid w:val="009E31B1"/>
    <w:rsid w:val="009E31BA"/>
    <w:rsid w:val="009E33CC"/>
    <w:rsid w:val="009E38A3"/>
    <w:rsid w:val="009E38D1"/>
    <w:rsid w:val="009E38E3"/>
    <w:rsid w:val="009E3A14"/>
    <w:rsid w:val="009E4206"/>
    <w:rsid w:val="009E42D1"/>
    <w:rsid w:val="009E4E13"/>
    <w:rsid w:val="009E4E4F"/>
    <w:rsid w:val="009E4ED5"/>
    <w:rsid w:val="009E50D0"/>
    <w:rsid w:val="009E5361"/>
    <w:rsid w:val="009E546F"/>
    <w:rsid w:val="009E5528"/>
    <w:rsid w:val="009E5CBA"/>
    <w:rsid w:val="009E5DA2"/>
    <w:rsid w:val="009E605C"/>
    <w:rsid w:val="009E61EC"/>
    <w:rsid w:val="009E634D"/>
    <w:rsid w:val="009E6352"/>
    <w:rsid w:val="009E699B"/>
    <w:rsid w:val="009E7552"/>
    <w:rsid w:val="009E7683"/>
    <w:rsid w:val="009E7795"/>
    <w:rsid w:val="009E7C54"/>
    <w:rsid w:val="009E7D21"/>
    <w:rsid w:val="009E7E36"/>
    <w:rsid w:val="009F000D"/>
    <w:rsid w:val="009F06AA"/>
    <w:rsid w:val="009F06DE"/>
    <w:rsid w:val="009F0935"/>
    <w:rsid w:val="009F0E3F"/>
    <w:rsid w:val="009F10F1"/>
    <w:rsid w:val="009F12D0"/>
    <w:rsid w:val="009F13A8"/>
    <w:rsid w:val="009F14F3"/>
    <w:rsid w:val="009F1944"/>
    <w:rsid w:val="009F1C08"/>
    <w:rsid w:val="009F1DA1"/>
    <w:rsid w:val="009F2B95"/>
    <w:rsid w:val="009F2CA7"/>
    <w:rsid w:val="009F2DEE"/>
    <w:rsid w:val="009F2DFF"/>
    <w:rsid w:val="009F2EA0"/>
    <w:rsid w:val="009F3BF9"/>
    <w:rsid w:val="009F3E01"/>
    <w:rsid w:val="009F40CA"/>
    <w:rsid w:val="009F4286"/>
    <w:rsid w:val="009F45A0"/>
    <w:rsid w:val="009F4668"/>
    <w:rsid w:val="009F4E6A"/>
    <w:rsid w:val="009F50D4"/>
    <w:rsid w:val="009F56D7"/>
    <w:rsid w:val="009F5C56"/>
    <w:rsid w:val="009F5C78"/>
    <w:rsid w:val="009F5FDC"/>
    <w:rsid w:val="009F60F7"/>
    <w:rsid w:val="009F6396"/>
    <w:rsid w:val="009F6493"/>
    <w:rsid w:val="009F702C"/>
    <w:rsid w:val="009F733C"/>
    <w:rsid w:val="009F7375"/>
    <w:rsid w:val="009F74DE"/>
    <w:rsid w:val="009F75CA"/>
    <w:rsid w:val="009F7682"/>
    <w:rsid w:val="009F76FE"/>
    <w:rsid w:val="009F7880"/>
    <w:rsid w:val="009F7BB3"/>
    <w:rsid w:val="00A00032"/>
    <w:rsid w:val="00A00E21"/>
    <w:rsid w:val="00A01C54"/>
    <w:rsid w:val="00A01D8B"/>
    <w:rsid w:val="00A0209E"/>
    <w:rsid w:val="00A02E32"/>
    <w:rsid w:val="00A0317A"/>
    <w:rsid w:val="00A0334A"/>
    <w:rsid w:val="00A03497"/>
    <w:rsid w:val="00A03666"/>
    <w:rsid w:val="00A037EF"/>
    <w:rsid w:val="00A03808"/>
    <w:rsid w:val="00A03EFC"/>
    <w:rsid w:val="00A04561"/>
    <w:rsid w:val="00A0482F"/>
    <w:rsid w:val="00A04A80"/>
    <w:rsid w:val="00A04A87"/>
    <w:rsid w:val="00A04D4C"/>
    <w:rsid w:val="00A0513A"/>
    <w:rsid w:val="00A05395"/>
    <w:rsid w:val="00A061DA"/>
    <w:rsid w:val="00A06436"/>
    <w:rsid w:val="00A06B0A"/>
    <w:rsid w:val="00A06CE9"/>
    <w:rsid w:val="00A06D48"/>
    <w:rsid w:val="00A07818"/>
    <w:rsid w:val="00A07D3F"/>
    <w:rsid w:val="00A07D46"/>
    <w:rsid w:val="00A07EE2"/>
    <w:rsid w:val="00A10258"/>
    <w:rsid w:val="00A10575"/>
    <w:rsid w:val="00A106A4"/>
    <w:rsid w:val="00A1088E"/>
    <w:rsid w:val="00A10AE7"/>
    <w:rsid w:val="00A110EE"/>
    <w:rsid w:val="00A1118E"/>
    <w:rsid w:val="00A1119F"/>
    <w:rsid w:val="00A1121A"/>
    <w:rsid w:val="00A11457"/>
    <w:rsid w:val="00A1167B"/>
    <w:rsid w:val="00A11682"/>
    <w:rsid w:val="00A1172A"/>
    <w:rsid w:val="00A11772"/>
    <w:rsid w:val="00A11A8A"/>
    <w:rsid w:val="00A11BC4"/>
    <w:rsid w:val="00A11ECA"/>
    <w:rsid w:val="00A11F0B"/>
    <w:rsid w:val="00A12F18"/>
    <w:rsid w:val="00A13203"/>
    <w:rsid w:val="00A13395"/>
    <w:rsid w:val="00A135B7"/>
    <w:rsid w:val="00A137F7"/>
    <w:rsid w:val="00A1383B"/>
    <w:rsid w:val="00A138BB"/>
    <w:rsid w:val="00A139DD"/>
    <w:rsid w:val="00A13B59"/>
    <w:rsid w:val="00A13C3C"/>
    <w:rsid w:val="00A14715"/>
    <w:rsid w:val="00A1479A"/>
    <w:rsid w:val="00A14E3A"/>
    <w:rsid w:val="00A15210"/>
    <w:rsid w:val="00A15252"/>
    <w:rsid w:val="00A155DB"/>
    <w:rsid w:val="00A15CCD"/>
    <w:rsid w:val="00A16323"/>
    <w:rsid w:val="00A164F0"/>
    <w:rsid w:val="00A16DC2"/>
    <w:rsid w:val="00A17041"/>
    <w:rsid w:val="00A175FA"/>
    <w:rsid w:val="00A2020E"/>
    <w:rsid w:val="00A205D2"/>
    <w:rsid w:val="00A205D7"/>
    <w:rsid w:val="00A20A11"/>
    <w:rsid w:val="00A20A96"/>
    <w:rsid w:val="00A216CB"/>
    <w:rsid w:val="00A21841"/>
    <w:rsid w:val="00A21AE0"/>
    <w:rsid w:val="00A21DA7"/>
    <w:rsid w:val="00A21F81"/>
    <w:rsid w:val="00A220A2"/>
    <w:rsid w:val="00A22A5C"/>
    <w:rsid w:val="00A22E87"/>
    <w:rsid w:val="00A22FA2"/>
    <w:rsid w:val="00A23356"/>
    <w:rsid w:val="00A23471"/>
    <w:rsid w:val="00A2352B"/>
    <w:rsid w:val="00A2381A"/>
    <w:rsid w:val="00A23926"/>
    <w:rsid w:val="00A23AC1"/>
    <w:rsid w:val="00A23AF5"/>
    <w:rsid w:val="00A23CE4"/>
    <w:rsid w:val="00A23F92"/>
    <w:rsid w:val="00A24665"/>
    <w:rsid w:val="00A248D2"/>
    <w:rsid w:val="00A24BD2"/>
    <w:rsid w:val="00A24C6D"/>
    <w:rsid w:val="00A24CA6"/>
    <w:rsid w:val="00A25A9E"/>
    <w:rsid w:val="00A2610A"/>
    <w:rsid w:val="00A2681F"/>
    <w:rsid w:val="00A26833"/>
    <w:rsid w:val="00A268F4"/>
    <w:rsid w:val="00A26E95"/>
    <w:rsid w:val="00A2784D"/>
    <w:rsid w:val="00A27CD9"/>
    <w:rsid w:val="00A27F66"/>
    <w:rsid w:val="00A307AF"/>
    <w:rsid w:val="00A30B7B"/>
    <w:rsid w:val="00A30D83"/>
    <w:rsid w:val="00A30E72"/>
    <w:rsid w:val="00A30F70"/>
    <w:rsid w:val="00A31984"/>
    <w:rsid w:val="00A31CFC"/>
    <w:rsid w:val="00A3213A"/>
    <w:rsid w:val="00A321B5"/>
    <w:rsid w:val="00A32287"/>
    <w:rsid w:val="00A32BE4"/>
    <w:rsid w:val="00A32C23"/>
    <w:rsid w:val="00A33508"/>
    <w:rsid w:val="00A341C3"/>
    <w:rsid w:val="00A3430F"/>
    <w:rsid w:val="00A34355"/>
    <w:rsid w:val="00A3439A"/>
    <w:rsid w:val="00A347B9"/>
    <w:rsid w:val="00A348EB"/>
    <w:rsid w:val="00A34AAC"/>
    <w:rsid w:val="00A34B80"/>
    <w:rsid w:val="00A34D55"/>
    <w:rsid w:val="00A356D6"/>
    <w:rsid w:val="00A357C9"/>
    <w:rsid w:val="00A35C81"/>
    <w:rsid w:val="00A35E0F"/>
    <w:rsid w:val="00A35E12"/>
    <w:rsid w:val="00A35F61"/>
    <w:rsid w:val="00A35FEA"/>
    <w:rsid w:val="00A36059"/>
    <w:rsid w:val="00A3643F"/>
    <w:rsid w:val="00A36524"/>
    <w:rsid w:val="00A366D1"/>
    <w:rsid w:val="00A3685C"/>
    <w:rsid w:val="00A36CD9"/>
    <w:rsid w:val="00A372F9"/>
    <w:rsid w:val="00A379F6"/>
    <w:rsid w:val="00A37B0F"/>
    <w:rsid w:val="00A37E06"/>
    <w:rsid w:val="00A400C8"/>
    <w:rsid w:val="00A402EA"/>
    <w:rsid w:val="00A4066A"/>
    <w:rsid w:val="00A4071B"/>
    <w:rsid w:val="00A40EB4"/>
    <w:rsid w:val="00A41215"/>
    <w:rsid w:val="00A4134C"/>
    <w:rsid w:val="00A4141A"/>
    <w:rsid w:val="00A41469"/>
    <w:rsid w:val="00A41A1D"/>
    <w:rsid w:val="00A41B14"/>
    <w:rsid w:val="00A41DF2"/>
    <w:rsid w:val="00A41E2D"/>
    <w:rsid w:val="00A41E86"/>
    <w:rsid w:val="00A429E5"/>
    <w:rsid w:val="00A42CD4"/>
    <w:rsid w:val="00A42CE6"/>
    <w:rsid w:val="00A42D29"/>
    <w:rsid w:val="00A42D3B"/>
    <w:rsid w:val="00A42FAD"/>
    <w:rsid w:val="00A43001"/>
    <w:rsid w:val="00A43436"/>
    <w:rsid w:val="00A4385E"/>
    <w:rsid w:val="00A4401E"/>
    <w:rsid w:val="00A450DE"/>
    <w:rsid w:val="00A452BC"/>
    <w:rsid w:val="00A4541A"/>
    <w:rsid w:val="00A454CB"/>
    <w:rsid w:val="00A4551E"/>
    <w:rsid w:val="00A4572B"/>
    <w:rsid w:val="00A502D8"/>
    <w:rsid w:val="00A505A5"/>
    <w:rsid w:val="00A50701"/>
    <w:rsid w:val="00A50C23"/>
    <w:rsid w:val="00A50C6B"/>
    <w:rsid w:val="00A52623"/>
    <w:rsid w:val="00A5291B"/>
    <w:rsid w:val="00A52BD8"/>
    <w:rsid w:val="00A5318D"/>
    <w:rsid w:val="00A53349"/>
    <w:rsid w:val="00A537CB"/>
    <w:rsid w:val="00A53D5A"/>
    <w:rsid w:val="00A53E9F"/>
    <w:rsid w:val="00A54129"/>
    <w:rsid w:val="00A541D7"/>
    <w:rsid w:val="00A54582"/>
    <w:rsid w:val="00A54731"/>
    <w:rsid w:val="00A5473D"/>
    <w:rsid w:val="00A547FA"/>
    <w:rsid w:val="00A54A22"/>
    <w:rsid w:val="00A55065"/>
    <w:rsid w:val="00A5522C"/>
    <w:rsid w:val="00A553F1"/>
    <w:rsid w:val="00A5574E"/>
    <w:rsid w:val="00A557A1"/>
    <w:rsid w:val="00A561AA"/>
    <w:rsid w:val="00A563D5"/>
    <w:rsid w:val="00A565B6"/>
    <w:rsid w:val="00A5683B"/>
    <w:rsid w:val="00A56D2A"/>
    <w:rsid w:val="00A56F0B"/>
    <w:rsid w:val="00A57415"/>
    <w:rsid w:val="00A60072"/>
    <w:rsid w:val="00A601FA"/>
    <w:rsid w:val="00A60B92"/>
    <w:rsid w:val="00A60B9F"/>
    <w:rsid w:val="00A61096"/>
    <w:rsid w:val="00A61C05"/>
    <w:rsid w:val="00A61F52"/>
    <w:rsid w:val="00A624EF"/>
    <w:rsid w:val="00A624F5"/>
    <w:rsid w:val="00A62CC3"/>
    <w:rsid w:val="00A630CA"/>
    <w:rsid w:val="00A630EF"/>
    <w:rsid w:val="00A634F5"/>
    <w:rsid w:val="00A6419A"/>
    <w:rsid w:val="00A64520"/>
    <w:rsid w:val="00A648B7"/>
    <w:rsid w:val="00A64A0A"/>
    <w:rsid w:val="00A64D21"/>
    <w:rsid w:val="00A65AC9"/>
    <w:rsid w:val="00A65B65"/>
    <w:rsid w:val="00A65D1A"/>
    <w:rsid w:val="00A65D28"/>
    <w:rsid w:val="00A65E12"/>
    <w:rsid w:val="00A6695F"/>
    <w:rsid w:val="00A673D3"/>
    <w:rsid w:val="00A67C1B"/>
    <w:rsid w:val="00A7004B"/>
    <w:rsid w:val="00A702BD"/>
    <w:rsid w:val="00A706CB"/>
    <w:rsid w:val="00A70734"/>
    <w:rsid w:val="00A70D44"/>
    <w:rsid w:val="00A70EAA"/>
    <w:rsid w:val="00A70F47"/>
    <w:rsid w:val="00A7151B"/>
    <w:rsid w:val="00A7153F"/>
    <w:rsid w:val="00A718E2"/>
    <w:rsid w:val="00A71940"/>
    <w:rsid w:val="00A71A52"/>
    <w:rsid w:val="00A71AD2"/>
    <w:rsid w:val="00A71BB8"/>
    <w:rsid w:val="00A71DDA"/>
    <w:rsid w:val="00A71FED"/>
    <w:rsid w:val="00A72BF1"/>
    <w:rsid w:val="00A7337C"/>
    <w:rsid w:val="00A74188"/>
    <w:rsid w:val="00A74479"/>
    <w:rsid w:val="00A747EA"/>
    <w:rsid w:val="00A75030"/>
    <w:rsid w:val="00A75237"/>
    <w:rsid w:val="00A75464"/>
    <w:rsid w:val="00A755F5"/>
    <w:rsid w:val="00A75674"/>
    <w:rsid w:val="00A75E03"/>
    <w:rsid w:val="00A76155"/>
    <w:rsid w:val="00A7625E"/>
    <w:rsid w:val="00A76893"/>
    <w:rsid w:val="00A76AC5"/>
    <w:rsid w:val="00A76EB4"/>
    <w:rsid w:val="00A772E9"/>
    <w:rsid w:val="00A77695"/>
    <w:rsid w:val="00A77B78"/>
    <w:rsid w:val="00A77FE0"/>
    <w:rsid w:val="00A803A6"/>
    <w:rsid w:val="00A80814"/>
    <w:rsid w:val="00A80A57"/>
    <w:rsid w:val="00A80CBC"/>
    <w:rsid w:val="00A80D0F"/>
    <w:rsid w:val="00A81074"/>
    <w:rsid w:val="00A81ACA"/>
    <w:rsid w:val="00A82737"/>
    <w:rsid w:val="00A828B4"/>
    <w:rsid w:val="00A82A22"/>
    <w:rsid w:val="00A82C7E"/>
    <w:rsid w:val="00A82EDA"/>
    <w:rsid w:val="00A831F6"/>
    <w:rsid w:val="00A8374E"/>
    <w:rsid w:val="00A83A7F"/>
    <w:rsid w:val="00A83B22"/>
    <w:rsid w:val="00A83F36"/>
    <w:rsid w:val="00A843AD"/>
    <w:rsid w:val="00A8543F"/>
    <w:rsid w:val="00A85A82"/>
    <w:rsid w:val="00A85C92"/>
    <w:rsid w:val="00A86750"/>
    <w:rsid w:val="00A86D89"/>
    <w:rsid w:val="00A87520"/>
    <w:rsid w:val="00A8753B"/>
    <w:rsid w:val="00A8758D"/>
    <w:rsid w:val="00A87B29"/>
    <w:rsid w:val="00A900C5"/>
    <w:rsid w:val="00A90482"/>
    <w:rsid w:val="00A904B5"/>
    <w:rsid w:val="00A90653"/>
    <w:rsid w:val="00A90694"/>
    <w:rsid w:val="00A90AFB"/>
    <w:rsid w:val="00A90DE3"/>
    <w:rsid w:val="00A90EE3"/>
    <w:rsid w:val="00A911B7"/>
    <w:rsid w:val="00A91332"/>
    <w:rsid w:val="00A91342"/>
    <w:rsid w:val="00A915C6"/>
    <w:rsid w:val="00A91B90"/>
    <w:rsid w:val="00A91E03"/>
    <w:rsid w:val="00A92593"/>
    <w:rsid w:val="00A925D2"/>
    <w:rsid w:val="00A92791"/>
    <w:rsid w:val="00A92A8A"/>
    <w:rsid w:val="00A92AC2"/>
    <w:rsid w:val="00A92C2C"/>
    <w:rsid w:val="00A92E16"/>
    <w:rsid w:val="00A9307E"/>
    <w:rsid w:val="00A9346F"/>
    <w:rsid w:val="00A9384C"/>
    <w:rsid w:val="00A93D37"/>
    <w:rsid w:val="00A93E8E"/>
    <w:rsid w:val="00A9420F"/>
    <w:rsid w:val="00A94313"/>
    <w:rsid w:val="00A94358"/>
    <w:rsid w:val="00A94405"/>
    <w:rsid w:val="00A948BD"/>
    <w:rsid w:val="00A950BC"/>
    <w:rsid w:val="00A9545B"/>
    <w:rsid w:val="00A95A23"/>
    <w:rsid w:val="00A95C30"/>
    <w:rsid w:val="00A9647A"/>
    <w:rsid w:val="00A96582"/>
    <w:rsid w:val="00A96775"/>
    <w:rsid w:val="00A96A9D"/>
    <w:rsid w:val="00A970D7"/>
    <w:rsid w:val="00A971A7"/>
    <w:rsid w:val="00A972CC"/>
    <w:rsid w:val="00A97938"/>
    <w:rsid w:val="00A97A9C"/>
    <w:rsid w:val="00AA0470"/>
    <w:rsid w:val="00AA0754"/>
    <w:rsid w:val="00AA082D"/>
    <w:rsid w:val="00AA0D76"/>
    <w:rsid w:val="00AA17CD"/>
    <w:rsid w:val="00AA1E56"/>
    <w:rsid w:val="00AA1E85"/>
    <w:rsid w:val="00AA1F19"/>
    <w:rsid w:val="00AA20C5"/>
    <w:rsid w:val="00AA2518"/>
    <w:rsid w:val="00AA28BB"/>
    <w:rsid w:val="00AA2A6A"/>
    <w:rsid w:val="00AA2DD8"/>
    <w:rsid w:val="00AA3285"/>
    <w:rsid w:val="00AA3B10"/>
    <w:rsid w:val="00AA3FEC"/>
    <w:rsid w:val="00AA4F4D"/>
    <w:rsid w:val="00AA4FF5"/>
    <w:rsid w:val="00AA5431"/>
    <w:rsid w:val="00AA625B"/>
    <w:rsid w:val="00AA64EE"/>
    <w:rsid w:val="00AA6892"/>
    <w:rsid w:val="00AA6D03"/>
    <w:rsid w:val="00AA77FE"/>
    <w:rsid w:val="00AA79D4"/>
    <w:rsid w:val="00AA7B3C"/>
    <w:rsid w:val="00AB05B9"/>
    <w:rsid w:val="00AB0E0D"/>
    <w:rsid w:val="00AB0FB8"/>
    <w:rsid w:val="00AB19F9"/>
    <w:rsid w:val="00AB1FB7"/>
    <w:rsid w:val="00AB2518"/>
    <w:rsid w:val="00AB2575"/>
    <w:rsid w:val="00AB27D5"/>
    <w:rsid w:val="00AB2907"/>
    <w:rsid w:val="00AB311A"/>
    <w:rsid w:val="00AB33D8"/>
    <w:rsid w:val="00AB3450"/>
    <w:rsid w:val="00AB3484"/>
    <w:rsid w:val="00AB370E"/>
    <w:rsid w:val="00AB3E0D"/>
    <w:rsid w:val="00AB42D2"/>
    <w:rsid w:val="00AB4658"/>
    <w:rsid w:val="00AB4AED"/>
    <w:rsid w:val="00AB4C23"/>
    <w:rsid w:val="00AB4EE9"/>
    <w:rsid w:val="00AB5124"/>
    <w:rsid w:val="00AB551A"/>
    <w:rsid w:val="00AB57AD"/>
    <w:rsid w:val="00AB6259"/>
    <w:rsid w:val="00AB64DC"/>
    <w:rsid w:val="00AB6504"/>
    <w:rsid w:val="00AB65EE"/>
    <w:rsid w:val="00AB6A9D"/>
    <w:rsid w:val="00AB6F6E"/>
    <w:rsid w:val="00AB75A3"/>
    <w:rsid w:val="00AB7618"/>
    <w:rsid w:val="00AB7732"/>
    <w:rsid w:val="00AB79EB"/>
    <w:rsid w:val="00AB7DCE"/>
    <w:rsid w:val="00AB7F88"/>
    <w:rsid w:val="00AC0005"/>
    <w:rsid w:val="00AC06F5"/>
    <w:rsid w:val="00AC0B3F"/>
    <w:rsid w:val="00AC1330"/>
    <w:rsid w:val="00AC1C95"/>
    <w:rsid w:val="00AC1DB1"/>
    <w:rsid w:val="00AC266B"/>
    <w:rsid w:val="00AC2A6C"/>
    <w:rsid w:val="00AC2E09"/>
    <w:rsid w:val="00AC2FCD"/>
    <w:rsid w:val="00AC323A"/>
    <w:rsid w:val="00AC3282"/>
    <w:rsid w:val="00AC390A"/>
    <w:rsid w:val="00AC3B4C"/>
    <w:rsid w:val="00AC3BD5"/>
    <w:rsid w:val="00AC3DB2"/>
    <w:rsid w:val="00AC41C0"/>
    <w:rsid w:val="00AC420F"/>
    <w:rsid w:val="00AC4AAF"/>
    <w:rsid w:val="00AC5202"/>
    <w:rsid w:val="00AC5476"/>
    <w:rsid w:val="00AC55C8"/>
    <w:rsid w:val="00AC56BC"/>
    <w:rsid w:val="00AC5C5C"/>
    <w:rsid w:val="00AC5D38"/>
    <w:rsid w:val="00AC5F91"/>
    <w:rsid w:val="00AC60C6"/>
    <w:rsid w:val="00AC6130"/>
    <w:rsid w:val="00AC6399"/>
    <w:rsid w:val="00AC6887"/>
    <w:rsid w:val="00AC6C37"/>
    <w:rsid w:val="00AC7219"/>
    <w:rsid w:val="00AC7338"/>
    <w:rsid w:val="00AC7383"/>
    <w:rsid w:val="00AC7775"/>
    <w:rsid w:val="00AC778D"/>
    <w:rsid w:val="00AC7C9D"/>
    <w:rsid w:val="00AC7D9F"/>
    <w:rsid w:val="00AD0042"/>
    <w:rsid w:val="00AD014B"/>
    <w:rsid w:val="00AD0AC8"/>
    <w:rsid w:val="00AD0BE0"/>
    <w:rsid w:val="00AD0C4A"/>
    <w:rsid w:val="00AD0FD9"/>
    <w:rsid w:val="00AD1003"/>
    <w:rsid w:val="00AD19A0"/>
    <w:rsid w:val="00AD1E41"/>
    <w:rsid w:val="00AD1F85"/>
    <w:rsid w:val="00AD2757"/>
    <w:rsid w:val="00AD28CA"/>
    <w:rsid w:val="00AD2A6A"/>
    <w:rsid w:val="00AD2F19"/>
    <w:rsid w:val="00AD2FE6"/>
    <w:rsid w:val="00AD3373"/>
    <w:rsid w:val="00AD357F"/>
    <w:rsid w:val="00AD415C"/>
    <w:rsid w:val="00AD4893"/>
    <w:rsid w:val="00AD49D1"/>
    <w:rsid w:val="00AD4D91"/>
    <w:rsid w:val="00AD50C6"/>
    <w:rsid w:val="00AD58BA"/>
    <w:rsid w:val="00AD5975"/>
    <w:rsid w:val="00AD5C7F"/>
    <w:rsid w:val="00AD5F33"/>
    <w:rsid w:val="00AD611F"/>
    <w:rsid w:val="00AD616F"/>
    <w:rsid w:val="00AD61E6"/>
    <w:rsid w:val="00AD69AD"/>
    <w:rsid w:val="00AD6EF2"/>
    <w:rsid w:val="00AD7311"/>
    <w:rsid w:val="00AD79E8"/>
    <w:rsid w:val="00AE00C3"/>
    <w:rsid w:val="00AE02FB"/>
    <w:rsid w:val="00AE07FB"/>
    <w:rsid w:val="00AE08FA"/>
    <w:rsid w:val="00AE1058"/>
    <w:rsid w:val="00AE1406"/>
    <w:rsid w:val="00AE15B2"/>
    <w:rsid w:val="00AE1B1F"/>
    <w:rsid w:val="00AE1B57"/>
    <w:rsid w:val="00AE2244"/>
    <w:rsid w:val="00AE23C9"/>
    <w:rsid w:val="00AE2496"/>
    <w:rsid w:val="00AE28FE"/>
    <w:rsid w:val="00AE2D0C"/>
    <w:rsid w:val="00AE2F08"/>
    <w:rsid w:val="00AE32CC"/>
    <w:rsid w:val="00AE36EF"/>
    <w:rsid w:val="00AE3875"/>
    <w:rsid w:val="00AE38F4"/>
    <w:rsid w:val="00AE3B92"/>
    <w:rsid w:val="00AE3C08"/>
    <w:rsid w:val="00AE4028"/>
    <w:rsid w:val="00AE4543"/>
    <w:rsid w:val="00AE491F"/>
    <w:rsid w:val="00AE4AF5"/>
    <w:rsid w:val="00AE4ED8"/>
    <w:rsid w:val="00AE5613"/>
    <w:rsid w:val="00AE57B4"/>
    <w:rsid w:val="00AE57D1"/>
    <w:rsid w:val="00AE588A"/>
    <w:rsid w:val="00AE5A30"/>
    <w:rsid w:val="00AE5B0D"/>
    <w:rsid w:val="00AE5D21"/>
    <w:rsid w:val="00AE5F43"/>
    <w:rsid w:val="00AE616A"/>
    <w:rsid w:val="00AE62AF"/>
    <w:rsid w:val="00AE6493"/>
    <w:rsid w:val="00AE6564"/>
    <w:rsid w:val="00AE68FA"/>
    <w:rsid w:val="00AE6993"/>
    <w:rsid w:val="00AE6BB4"/>
    <w:rsid w:val="00AE6C5C"/>
    <w:rsid w:val="00AE6D41"/>
    <w:rsid w:val="00AE6F7E"/>
    <w:rsid w:val="00AE6FA1"/>
    <w:rsid w:val="00AE7347"/>
    <w:rsid w:val="00AE7E35"/>
    <w:rsid w:val="00AF011E"/>
    <w:rsid w:val="00AF01ED"/>
    <w:rsid w:val="00AF069B"/>
    <w:rsid w:val="00AF09C5"/>
    <w:rsid w:val="00AF0EB1"/>
    <w:rsid w:val="00AF1DC2"/>
    <w:rsid w:val="00AF213B"/>
    <w:rsid w:val="00AF2391"/>
    <w:rsid w:val="00AF23E4"/>
    <w:rsid w:val="00AF272E"/>
    <w:rsid w:val="00AF2C78"/>
    <w:rsid w:val="00AF2D1E"/>
    <w:rsid w:val="00AF2E93"/>
    <w:rsid w:val="00AF2EAF"/>
    <w:rsid w:val="00AF3473"/>
    <w:rsid w:val="00AF38AF"/>
    <w:rsid w:val="00AF38C8"/>
    <w:rsid w:val="00AF3CFA"/>
    <w:rsid w:val="00AF3FE8"/>
    <w:rsid w:val="00AF4A29"/>
    <w:rsid w:val="00AF4DEF"/>
    <w:rsid w:val="00AF50B9"/>
    <w:rsid w:val="00AF52CC"/>
    <w:rsid w:val="00AF5636"/>
    <w:rsid w:val="00AF56FA"/>
    <w:rsid w:val="00AF57FC"/>
    <w:rsid w:val="00AF5999"/>
    <w:rsid w:val="00AF5AAB"/>
    <w:rsid w:val="00AF5ACF"/>
    <w:rsid w:val="00AF5B0F"/>
    <w:rsid w:val="00AF5B8D"/>
    <w:rsid w:val="00AF5B98"/>
    <w:rsid w:val="00AF5C2A"/>
    <w:rsid w:val="00AF6677"/>
    <w:rsid w:val="00AF6BCB"/>
    <w:rsid w:val="00AF6F05"/>
    <w:rsid w:val="00AF7540"/>
    <w:rsid w:val="00AF7743"/>
    <w:rsid w:val="00AF7A4C"/>
    <w:rsid w:val="00AF7AD5"/>
    <w:rsid w:val="00AF7C69"/>
    <w:rsid w:val="00AF7DA9"/>
    <w:rsid w:val="00AF7DFB"/>
    <w:rsid w:val="00B00095"/>
    <w:rsid w:val="00B0067B"/>
    <w:rsid w:val="00B009B3"/>
    <w:rsid w:val="00B00A39"/>
    <w:rsid w:val="00B00E4D"/>
    <w:rsid w:val="00B017A9"/>
    <w:rsid w:val="00B017F3"/>
    <w:rsid w:val="00B01C14"/>
    <w:rsid w:val="00B0306E"/>
    <w:rsid w:val="00B030D3"/>
    <w:rsid w:val="00B0319F"/>
    <w:rsid w:val="00B0355C"/>
    <w:rsid w:val="00B037E4"/>
    <w:rsid w:val="00B038C8"/>
    <w:rsid w:val="00B03FE9"/>
    <w:rsid w:val="00B043C5"/>
    <w:rsid w:val="00B048A4"/>
    <w:rsid w:val="00B04BBB"/>
    <w:rsid w:val="00B04D95"/>
    <w:rsid w:val="00B05673"/>
    <w:rsid w:val="00B05733"/>
    <w:rsid w:val="00B05E26"/>
    <w:rsid w:val="00B06090"/>
    <w:rsid w:val="00B071B9"/>
    <w:rsid w:val="00B0733B"/>
    <w:rsid w:val="00B07500"/>
    <w:rsid w:val="00B075C8"/>
    <w:rsid w:val="00B077C8"/>
    <w:rsid w:val="00B0780F"/>
    <w:rsid w:val="00B07CB2"/>
    <w:rsid w:val="00B07D02"/>
    <w:rsid w:val="00B07E39"/>
    <w:rsid w:val="00B07FF5"/>
    <w:rsid w:val="00B115F8"/>
    <w:rsid w:val="00B11821"/>
    <w:rsid w:val="00B121A8"/>
    <w:rsid w:val="00B122E4"/>
    <w:rsid w:val="00B12527"/>
    <w:rsid w:val="00B12B89"/>
    <w:rsid w:val="00B1371B"/>
    <w:rsid w:val="00B13736"/>
    <w:rsid w:val="00B138A1"/>
    <w:rsid w:val="00B13983"/>
    <w:rsid w:val="00B13C48"/>
    <w:rsid w:val="00B14287"/>
    <w:rsid w:val="00B1447B"/>
    <w:rsid w:val="00B1466E"/>
    <w:rsid w:val="00B1471A"/>
    <w:rsid w:val="00B148EF"/>
    <w:rsid w:val="00B1495C"/>
    <w:rsid w:val="00B14A58"/>
    <w:rsid w:val="00B14ABE"/>
    <w:rsid w:val="00B14D38"/>
    <w:rsid w:val="00B151F9"/>
    <w:rsid w:val="00B154F4"/>
    <w:rsid w:val="00B1599B"/>
    <w:rsid w:val="00B15B86"/>
    <w:rsid w:val="00B15C6D"/>
    <w:rsid w:val="00B15D0A"/>
    <w:rsid w:val="00B1602A"/>
    <w:rsid w:val="00B16579"/>
    <w:rsid w:val="00B1670C"/>
    <w:rsid w:val="00B1689E"/>
    <w:rsid w:val="00B16C24"/>
    <w:rsid w:val="00B16F49"/>
    <w:rsid w:val="00B1724A"/>
    <w:rsid w:val="00B173D9"/>
    <w:rsid w:val="00B17774"/>
    <w:rsid w:val="00B17AED"/>
    <w:rsid w:val="00B17C38"/>
    <w:rsid w:val="00B203A1"/>
    <w:rsid w:val="00B20413"/>
    <w:rsid w:val="00B204C4"/>
    <w:rsid w:val="00B20BBA"/>
    <w:rsid w:val="00B20C50"/>
    <w:rsid w:val="00B20DD4"/>
    <w:rsid w:val="00B20E34"/>
    <w:rsid w:val="00B210C5"/>
    <w:rsid w:val="00B21542"/>
    <w:rsid w:val="00B220EA"/>
    <w:rsid w:val="00B2210A"/>
    <w:rsid w:val="00B22243"/>
    <w:rsid w:val="00B224BD"/>
    <w:rsid w:val="00B23499"/>
    <w:rsid w:val="00B2356E"/>
    <w:rsid w:val="00B23AB5"/>
    <w:rsid w:val="00B23BC1"/>
    <w:rsid w:val="00B23FAF"/>
    <w:rsid w:val="00B24018"/>
    <w:rsid w:val="00B2401B"/>
    <w:rsid w:val="00B248FD"/>
    <w:rsid w:val="00B24A3A"/>
    <w:rsid w:val="00B24AF0"/>
    <w:rsid w:val="00B24F24"/>
    <w:rsid w:val="00B2521B"/>
    <w:rsid w:val="00B25ACF"/>
    <w:rsid w:val="00B25CB9"/>
    <w:rsid w:val="00B25CD8"/>
    <w:rsid w:val="00B25D5B"/>
    <w:rsid w:val="00B25D6C"/>
    <w:rsid w:val="00B264F5"/>
    <w:rsid w:val="00B265EA"/>
    <w:rsid w:val="00B2661A"/>
    <w:rsid w:val="00B266A0"/>
    <w:rsid w:val="00B2726B"/>
    <w:rsid w:val="00B27285"/>
    <w:rsid w:val="00B27344"/>
    <w:rsid w:val="00B27982"/>
    <w:rsid w:val="00B27F2D"/>
    <w:rsid w:val="00B301B1"/>
    <w:rsid w:val="00B301E0"/>
    <w:rsid w:val="00B30B57"/>
    <w:rsid w:val="00B30D95"/>
    <w:rsid w:val="00B32269"/>
    <w:rsid w:val="00B32359"/>
    <w:rsid w:val="00B32393"/>
    <w:rsid w:val="00B3240C"/>
    <w:rsid w:val="00B32A43"/>
    <w:rsid w:val="00B32CCB"/>
    <w:rsid w:val="00B333CD"/>
    <w:rsid w:val="00B3397A"/>
    <w:rsid w:val="00B33BFF"/>
    <w:rsid w:val="00B33C7E"/>
    <w:rsid w:val="00B33E26"/>
    <w:rsid w:val="00B340F5"/>
    <w:rsid w:val="00B3484C"/>
    <w:rsid w:val="00B34915"/>
    <w:rsid w:val="00B34A07"/>
    <w:rsid w:val="00B34A1E"/>
    <w:rsid w:val="00B34AA6"/>
    <w:rsid w:val="00B34DEC"/>
    <w:rsid w:val="00B34EC4"/>
    <w:rsid w:val="00B350B3"/>
    <w:rsid w:val="00B35894"/>
    <w:rsid w:val="00B360A5"/>
    <w:rsid w:val="00B36366"/>
    <w:rsid w:val="00B366F4"/>
    <w:rsid w:val="00B36947"/>
    <w:rsid w:val="00B369BE"/>
    <w:rsid w:val="00B36E18"/>
    <w:rsid w:val="00B37176"/>
    <w:rsid w:val="00B37551"/>
    <w:rsid w:val="00B376CC"/>
    <w:rsid w:val="00B37999"/>
    <w:rsid w:val="00B406C7"/>
    <w:rsid w:val="00B4087A"/>
    <w:rsid w:val="00B408FE"/>
    <w:rsid w:val="00B4097C"/>
    <w:rsid w:val="00B40981"/>
    <w:rsid w:val="00B413B6"/>
    <w:rsid w:val="00B41B35"/>
    <w:rsid w:val="00B4220A"/>
    <w:rsid w:val="00B4232E"/>
    <w:rsid w:val="00B4238D"/>
    <w:rsid w:val="00B42787"/>
    <w:rsid w:val="00B42AFA"/>
    <w:rsid w:val="00B42F60"/>
    <w:rsid w:val="00B435AF"/>
    <w:rsid w:val="00B43A65"/>
    <w:rsid w:val="00B43DF5"/>
    <w:rsid w:val="00B441C4"/>
    <w:rsid w:val="00B44ECC"/>
    <w:rsid w:val="00B4541D"/>
    <w:rsid w:val="00B4576C"/>
    <w:rsid w:val="00B4585B"/>
    <w:rsid w:val="00B45EB2"/>
    <w:rsid w:val="00B45F96"/>
    <w:rsid w:val="00B463C7"/>
    <w:rsid w:val="00B46E44"/>
    <w:rsid w:val="00B46E5B"/>
    <w:rsid w:val="00B4728F"/>
    <w:rsid w:val="00B47803"/>
    <w:rsid w:val="00B47862"/>
    <w:rsid w:val="00B47A22"/>
    <w:rsid w:val="00B47E36"/>
    <w:rsid w:val="00B47EBA"/>
    <w:rsid w:val="00B47FA6"/>
    <w:rsid w:val="00B501F4"/>
    <w:rsid w:val="00B50A6C"/>
    <w:rsid w:val="00B50CC7"/>
    <w:rsid w:val="00B50D4A"/>
    <w:rsid w:val="00B51602"/>
    <w:rsid w:val="00B519B5"/>
    <w:rsid w:val="00B51DB7"/>
    <w:rsid w:val="00B51E83"/>
    <w:rsid w:val="00B52144"/>
    <w:rsid w:val="00B52231"/>
    <w:rsid w:val="00B5231F"/>
    <w:rsid w:val="00B52BFA"/>
    <w:rsid w:val="00B52EBB"/>
    <w:rsid w:val="00B532F1"/>
    <w:rsid w:val="00B53989"/>
    <w:rsid w:val="00B542DD"/>
    <w:rsid w:val="00B543B2"/>
    <w:rsid w:val="00B545DE"/>
    <w:rsid w:val="00B5463D"/>
    <w:rsid w:val="00B54688"/>
    <w:rsid w:val="00B546C1"/>
    <w:rsid w:val="00B551F4"/>
    <w:rsid w:val="00B5544E"/>
    <w:rsid w:val="00B558A7"/>
    <w:rsid w:val="00B55BDC"/>
    <w:rsid w:val="00B55F85"/>
    <w:rsid w:val="00B563BC"/>
    <w:rsid w:val="00B566C9"/>
    <w:rsid w:val="00B568A9"/>
    <w:rsid w:val="00B56946"/>
    <w:rsid w:val="00B56A46"/>
    <w:rsid w:val="00B56DED"/>
    <w:rsid w:val="00B57338"/>
    <w:rsid w:val="00B57860"/>
    <w:rsid w:val="00B57974"/>
    <w:rsid w:val="00B57DB7"/>
    <w:rsid w:val="00B57F83"/>
    <w:rsid w:val="00B605D0"/>
    <w:rsid w:val="00B608CB"/>
    <w:rsid w:val="00B608E8"/>
    <w:rsid w:val="00B60E5F"/>
    <w:rsid w:val="00B60E6A"/>
    <w:rsid w:val="00B60F58"/>
    <w:rsid w:val="00B60F61"/>
    <w:rsid w:val="00B6113E"/>
    <w:rsid w:val="00B61770"/>
    <w:rsid w:val="00B61A72"/>
    <w:rsid w:val="00B61C97"/>
    <w:rsid w:val="00B62187"/>
    <w:rsid w:val="00B6241F"/>
    <w:rsid w:val="00B6366A"/>
    <w:rsid w:val="00B64012"/>
    <w:rsid w:val="00B642EE"/>
    <w:rsid w:val="00B6446A"/>
    <w:rsid w:val="00B647F5"/>
    <w:rsid w:val="00B650DC"/>
    <w:rsid w:val="00B65BFF"/>
    <w:rsid w:val="00B65C02"/>
    <w:rsid w:val="00B65C6E"/>
    <w:rsid w:val="00B66197"/>
    <w:rsid w:val="00B661D6"/>
    <w:rsid w:val="00B66384"/>
    <w:rsid w:val="00B6652A"/>
    <w:rsid w:val="00B67A22"/>
    <w:rsid w:val="00B700EB"/>
    <w:rsid w:val="00B709BD"/>
    <w:rsid w:val="00B70DB0"/>
    <w:rsid w:val="00B70E84"/>
    <w:rsid w:val="00B710EE"/>
    <w:rsid w:val="00B716AF"/>
    <w:rsid w:val="00B71722"/>
    <w:rsid w:val="00B71E5F"/>
    <w:rsid w:val="00B71F7A"/>
    <w:rsid w:val="00B725F6"/>
    <w:rsid w:val="00B72D80"/>
    <w:rsid w:val="00B7350B"/>
    <w:rsid w:val="00B737DC"/>
    <w:rsid w:val="00B73B45"/>
    <w:rsid w:val="00B73D3C"/>
    <w:rsid w:val="00B73DEC"/>
    <w:rsid w:val="00B7404F"/>
    <w:rsid w:val="00B742D5"/>
    <w:rsid w:val="00B7434C"/>
    <w:rsid w:val="00B74650"/>
    <w:rsid w:val="00B74DF5"/>
    <w:rsid w:val="00B74F7E"/>
    <w:rsid w:val="00B754C4"/>
    <w:rsid w:val="00B75C7E"/>
    <w:rsid w:val="00B76287"/>
    <w:rsid w:val="00B763DB"/>
    <w:rsid w:val="00B7679B"/>
    <w:rsid w:val="00B77303"/>
    <w:rsid w:val="00B77393"/>
    <w:rsid w:val="00B77625"/>
    <w:rsid w:val="00B77B33"/>
    <w:rsid w:val="00B77D0B"/>
    <w:rsid w:val="00B80232"/>
    <w:rsid w:val="00B802E4"/>
    <w:rsid w:val="00B80677"/>
    <w:rsid w:val="00B80C3E"/>
    <w:rsid w:val="00B80CA5"/>
    <w:rsid w:val="00B80D65"/>
    <w:rsid w:val="00B813E1"/>
    <w:rsid w:val="00B8205D"/>
    <w:rsid w:val="00B8237D"/>
    <w:rsid w:val="00B8273A"/>
    <w:rsid w:val="00B82B30"/>
    <w:rsid w:val="00B82E26"/>
    <w:rsid w:val="00B82F54"/>
    <w:rsid w:val="00B82F5C"/>
    <w:rsid w:val="00B8323C"/>
    <w:rsid w:val="00B83376"/>
    <w:rsid w:val="00B83958"/>
    <w:rsid w:val="00B83C69"/>
    <w:rsid w:val="00B83F4F"/>
    <w:rsid w:val="00B84012"/>
    <w:rsid w:val="00B84326"/>
    <w:rsid w:val="00B843CE"/>
    <w:rsid w:val="00B84A04"/>
    <w:rsid w:val="00B84A55"/>
    <w:rsid w:val="00B84B73"/>
    <w:rsid w:val="00B850C4"/>
    <w:rsid w:val="00B850C5"/>
    <w:rsid w:val="00B853A5"/>
    <w:rsid w:val="00B854AC"/>
    <w:rsid w:val="00B85F8D"/>
    <w:rsid w:val="00B87108"/>
    <w:rsid w:val="00B872F6"/>
    <w:rsid w:val="00B87B19"/>
    <w:rsid w:val="00B90EB1"/>
    <w:rsid w:val="00B9104D"/>
    <w:rsid w:val="00B911C4"/>
    <w:rsid w:val="00B913BF"/>
    <w:rsid w:val="00B914C6"/>
    <w:rsid w:val="00B914D5"/>
    <w:rsid w:val="00B91A2D"/>
    <w:rsid w:val="00B91E21"/>
    <w:rsid w:val="00B91E5D"/>
    <w:rsid w:val="00B91E78"/>
    <w:rsid w:val="00B92176"/>
    <w:rsid w:val="00B92BAD"/>
    <w:rsid w:val="00B92FE1"/>
    <w:rsid w:val="00B93712"/>
    <w:rsid w:val="00B9374F"/>
    <w:rsid w:val="00B93B6A"/>
    <w:rsid w:val="00B93CE8"/>
    <w:rsid w:val="00B93EB3"/>
    <w:rsid w:val="00B94373"/>
    <w:rsid w:val="00B951B8"/>
    <w:rsid w:val="00B9527C"/>
    <w:rsid w:val="00B95317"/>
    <w:rsid w:val="00B95934"/>
    <w:rsid w:val="00B95D76"/>
    <w:rsid w:val="00B95E07"/>
    <w:rsid w:val="00B95E40"/>
    <w:rsid w:val="00B95EA7"/>
    <w:rsid w:val="00B95FC2"/>
    <w:rsid w:val="00B95FFA"/>
    <w:rsid w:val="00B96034"/>
    <w:rsid w:val="00B960D7"/>
    <w:rsid w:val="00B96693"/>
    <w:rsid w:val="00B966EC"/>
    <w:rsid w:val="00B966F1"/>
    <w:rsid w:val="00B96894"/>
    <w:rsid w:val="00B9702E"/>
    <w:rsid w:val="00B971AE"/>
    <w:rsid w:val="00B97478"/>
    <w:rsid w:val="00B977BF"/>
    <w:rsid w:val="00B979BF"/>
    <w:rsid w:val="00B97B82"/>
    <w:rsid w:val="00B97C4F"/>
    <w:rsid w:val="00B97CD6"/>
    <w:rsid w:val="00BA02CD"/>
    <w:rsid w:val="00BA1017"/>
    <w:rsid w:val="00BA1EF4"/>
    <w:rsid w:val="00BA2B5A"/>
    <w:rsid w:val="00BA2F93"/>
    <w:rsid w:val="00BA3318"/>
    <w:rsid w:val="00BA3520"/>
    <w:rsid w:val="00BA36FB"/>
    <w:rsid w:val="00BA3748"/>
    <w:rsid w:val="00BA39CA"/>
    <w:rsid w:val="00BA3DFA"/>
    <w:rsid w:val="00BA451B"/>
    <w:rsid w:val="00BA4A2E"/>
    <w:rsid w:val="00BA4CDB"/>
    <w:rsid w:val="00BA4F33"/>
    <w:rsid w:val="00BA4F81"/>
    <w:rsid w:val="00BA4F9C"/>
    <w:rsid w:val="00BA50B8"/>
    <w:rsid w:val="00BA511C"/>
    <w:rsid w:val="00BA51A3"/>
    <w:rsid w:val="00BA53F5"/>
    <w:rsid w:val="00BA590C"/>
    <w:rsid w:val="00BA5CD2"/>
    <w:rsid w:val="00BA60C0"/>
    <w:rsid w:val="00BA63B9"/>
    <w:rsid w:val="00BA6925"/>
    <w:rsid w:val="00BA6CF9"/>
    <w:rsid w:val="00BA6F20"/>
    <w:rsid w:val="00BA799C"/>
    <w:rsid w:val="00BA7BC6"/>
    <w:rsid w:val="00BA7F69"/>
    <w:rsid w:val="00BB02FD"/>
    <w:rsid w:val="00BB051E"/>
    <w:rsid w:val="00BB1173"/>
    <w:rsid w:val="00BB1368"/>
    <w:rsid w:val="00BB188C"/>
    <w:rsid w:val="00BB1C48"/>
    <w:rsid w:val="00BB1D2E"/>
    <w:rsid w:val="00BB2441"/>
    <w:rsid w:val="00BB29A6"/>
    <w:rsid w:val="00BB2EB2"/>
    <w:rsid w:val="00BB3455"/>
    <w:rsid w:val="00BB3861"/>
    <w:rsid w:val="00BB3BF6"/>
    <w:rsid w:val="00BB3EDF"/>
    <w:rsid w:val="00BB4363"/>
    <w:rsid w:val="00BB487C"/>
    <w:rsid w:val="00BB488E"/>
    <w:rsid w:val="00BB49CB"/>
    <w:rsid w:val="00BB49FE"/>
    <w:rsid w:val="00BB4AFD"/>
    <w:rsid w:val="00BB4C9A"/>
    <w:rsid w:val="00BB4E32"/>
    <w:rsid w:val="00BB50D2"/>
    <w:rsid w:val="00BB5539"/>
    <w:rsid w:val="00BB5649"/>
    <w:rsid w:val="00BB587D"/>
    <w:rsid w:val="00BB5993"/>
    <w:rsid w:val="00BB5DA0"/>
    <w:rsid w:val="00BB6077"/>
    <w:rsid w:val="00BB6115"/>
    <w:rsid w:val="00BB6795"/>
    <w:rsid w:val="00BB67EC"/>
    <w:rsid w:val="00BB6B1D"/>
    <w:rsid w:val="00BB724E"/>
    <w:rsid w:val="00BB7644"/>
    <w:rsid w:val="00BC0159"/>
    <w:rsid w:val="00BC05F9"/>
    <w:rsid w:val="00BC079F"/>
    <w:rsid w:val="00BC0B6A"/>
    <w:rsid w:val="00BC0D7E"/>
    <w:rsid w:val="00BC1A39"/>
    <w:rsid w:val="00BC1C0A"/>
    <w:rsid w:val="00BC1C27"/>
    <w:rsid w:val="00BC2179"/>
    <w:rsid w:val="00BC23E4"/>
    <w:rsid w:val="00BC27A2"/>
    <w:rsid w:val="00BC2C05"/>
    <w:rsid w:val="00BC349D"/>
    <w:rsid w:val="00BC3698"/>
    <w:rsid w:val="00BC38D5"/>
    <w:rsid w:val="00BC3F20"/>
    <w:rsid w:val="00BC40ED"/>
    <w:rsid w:val="00BC4295"/>
    <w:rsid w:val="00BC48AE"/>
    <w:rsid w:val="00BC4EFC"/>
    <w:rsid w:val="00BC53FB"/>
    <w:rsid w:val="00BC57ED"/>
    <w:rsid w:val="00BC5E2A"/>
    <w:rsid w:val="00BC5FFD"/>
    <w:rsid w:val="00BC61A2"/>
    <w:rsid w:val="00BC62FE"/>
    <w:rsid w:val="00BC631D"/>
    <w:rsid w:val="00BC6641"/>
    <w:rsid w:val="00BC6887"/>
    <w:rsid w:val="00BC6ABF"/>
    <w:rsid w:val="00BC6B36"/>
    <w:rsid w:val="00BC6FAA"/>
    <w:rsid w:val="00BC76E7"/>
    <w:rsid w:val="00BC7868"/>
    <w:rsid w:val="00BC7D0D"/>
    <w:rsid w:val="00BD029F"/>
    <w:rsid w:val="00BD02C1"/>
    <w:rsid w:val="00BD04FF"/>
    <w:rsid w:val="00BD06CD"/>
    <w:rsid w:val="00BD0779"/>
    <w:rsid w:val="00BD07B3"/>
    <w:rsid w:val="00BD0A22"/>
    <w:rsid w:val="00BD0FBD"/>
    <w:rsid w:val="00BD10D6"/>
    <w:rsid w:val="00BD1502"/>
    <w:rsid w:val="00BD1917"/>
    <w:rsid w:val="00BD1CFF"/>
    <w:rsid w:val="00BD1D9C"/>
    <w:rsid w:val="00BD1E79"/>
    <w:rsid w:val="00BD1F53"/>
    <w:rsid w:val="00BD2487"/>
    <w:rsid w:val="00BD26A5"/>
    <w:rsid w:val="00BD290E"/>
    <w:rsid w:val="00BD2CC5"/>
    <w:rsid w:val="00BD31D0"/>
    <w:rsid w:val="00BD3280"/>
    <w:rsid w:val="00BD3707"/>
    <w:rsid w:val="00BD3AE0"/>
    <w:rsid w:val="00BD3C41"/>
    <w:rsid w:val="00BD3D43"/>
    <w:rsid w:val="00BD433A"/>
    <w:rsid w:val="00BD4C0E"/>
    <w:rsid w:val="00BD4DF9"/>
    <w:rsid w:val="00BD52D0"/>
    <w:rsid w:val="00BD58B1"/>
    <w:rsid w:val="00BD5E17"/>
    <w:rsid w:val="00BD6075"/>
    <w:rsid w:val="00BD6485"/>
    <w:rsid w:val="00BD657A"/>
    <w:rsid w:val="00BD682A"/>
    <w:rsid w:val="00BD6927"/>
    <w:rsid w:val="00BD6B5A"/>
    <w:rsid w:val="00BD717F"/>
    <w:rsid w:val="00BD752A"/>
    <w:rsid w:val="00BD75A2"/>
    <w:rsid w:val="00BD78E4"/>
    <w:rsid w:val="00BD79F6"/>
    <w:rsid w:val="00BD7B67"/>
    <w:rsid w:val="00BD7D51"/>
    <w:rsid w:val="00BE031C"/>
    <w:rsid w:val="00BE0573"/>
    <w:rsid w:val="00BE0916"/>
    <w:rsid w:val="00BE0B3F"/>
    <w:rsid w:val="00BE0FFA"/>
    <w:rsid w:val="00BE103D"/>
    <w:rsid w:val="00BE1B81"/>
    <w:rsid w:val="00BE1C50"/>
    <w:rsid w:val="00BE1F86"/>
    <w:rsid w:val="00BE1FD4"/>
    <w:rsid w:val="00BE2328"/>
    <w:rsid w:val="00BE25A1"/>
    <w:rsid w:val="00BE2679"/>
    <w:rsid w:val="00BE28FE"/>
    <w:rsid w:val="00BE293C"/>
    <w:rsid w:val="00BE2E37"/>
    <w:rsid w:val="00BE3425"/>
    <w:rsid w:val="00BE34EE"/>
    <w:rsid w:val="00BE353E"/>
    <w:rsid w:val="00BE3846"/>
    <w:rsid w:val="00BE3B27"/>
    <w:rsid w:val="00BE3BE8"/>
    <w:rsid w:val="00BE3DD0"/>
    <w:rsid w:val="00BE3DFA"/>
    <w:rsid w:val="00BE3F8E"/>
    <w:rsid w:val="00BE4284"/>
    <w:rsid w:val="00BE4832"/>
    <w:rsid w:val="00BE4C44"/>
    <w:rsid w:val="00BE512E"/>
    <w:rsid w:val="00BE5558"/>
    <w:rsid w:val="00BE55A9"/>
    <w:rsid w:val="00BE5626"/>
    <w:rsid w:val="00BE5856"/>
    <w:rsid w:val="00BE5AEA"/>
    <w:rsid w:val="00BE5CCE"/>
    <w:rsid w:val="00BE6816"/>
    <w:rsid w:val="00BE6A8C"/>
    <w:rsid w:val="00BE6BF9"/>
    <w:rsid w:val="00BE6C07"/>
    <w:rsid w:val="00BE734E"/>
    <w:rsid w:val="00BE75B7"/>
    <w:rsid w:val="00BE7B6E"/>
    <w:rsid w:val="00BF012A"/>
    <w:rsid w:val="00BF0297"/>
    <w:rsid w:val="00BF0667"/>
    <w:rsid w:val="00BF0DF1"/>
    <w:rsid w:val="00BF12E2"/>
    <w:rsid w:val="00BF1595"/>
    <w:rsid w:val="00BF1703"/>
    <w:rsid w:val="00BF20BB"/>
    <w:rsid w:val="00BF2470"/>
    <w:rsid w:val="00BF25D0"/>
    <w:rsid w:val="00BF2F90"/>
    <w:rsid w:val="00BF2FFA"/>
    <w:rsid w:val="00BF3763"/>
    <w:rsid w:val="00BF3BD2"/>
    <w:rsid w:val="00BF3DB7"/>
    <w:rsid w:val="00BF3F3B"/>
    <w:rsid w:val="00BF4559"/>
    <w:rsid w:val="00BF4647"/>
    <w:rsid w:val="00BF4837"/>
    <w:rsid w:val="00BF4B7A"/>
    <w:rsid w:val="00BF539F"/>
    <w:rsid w:val="00BF54C8"/>
    <w:rsid w:val="00BF568F"/>
    <w:rsid w:val="00BF57AB"/>
    <w:rsid w:val="00BF5A76"/>
    <w:rsid w:val="00BF6079"/>
    <w:rsid w:val="00BF62E4"/>
    <w:rsid w:val="00BF6466"/>
    <w:rsid w:val="00BF6660"/>
    <w:rsid w:val="00BF6789"/>
    <w:rsid w:val="00BF6D3C"/>
    <w:rsid w:val="00BF6E65"/>
    <w:rsid w:val="00BF706C"/>
    <w:rsid w:val="00BF7088"/>
    <w:rsid w:val="00BF7425"/>
    <w:rsid w:val="00BF74C6"/>
    <w:rsid w:val="00BF7729"/>
    <w:rsid w:val="00BF7744"/>
    <w:rsid w:val="00BF77C4"/>
    <w:rsid w:val="00BF7B69"/>
    <w:rsid w:val="00C0013B"/>
    <w:rsid w:val="00C004E5"/>
    <w:rsid w:val="00C00636"/>
    <w:rsid w:val="00C00799"/>
    <w:rsid w:val="00C007DF"/>
    <w:rsid w:val="00C007E3"/>
    <w:rsid w:val="00C009A3"/>
    <w:rsid w:val="00C00B7A"/>
    <w:rsid w:val="00C01118"/>
    <w:rsid w:val="00C011DF"/>
    <w:rsid w:val="00C02048"/>
    <w:rsid w:val="00C0205B"/>
    <w:rsid w:val="00C02B25"/>
    <w:rsid w:val="00C0324E"/>
    <w:rsid w:val="00C0325D"/>
    <w:rsid w:val="00C03399"/>
    <w:rsid w:val="00C03B6F"/>
    <w:rsid w:val="00C03EF3"/>
    <w:rsid w:val="00C03F8D"/>
    <w:rsid w:val="00C046BB"/>
    <w:rsid w:val="00C04780"/>
    <w:rsid w:val="00C04862"/>
    <w:rsid w:val="00C04A51"/>
    <w:rsid w:val="00C04CA0"/>
    <w:rsid w:val="00C04D1C"/>
    <w:rsid w:val="00C05108"/>
    <w:rsid w:val="00C052F5"/>
    <w:rsid w:val="00C0552E"/>
    <w:rsid w:val="00C05549"/>
    <w:rsid w:val="00C05C01"/>
    <w:rsid w:val="00C05FFB"/>
    <w:rsid w:val="00C0680D"/>
    <w:rsid w:val="00C0685C"/>
    <w:rsid w:val="00C0698F"/>
    <w:rsid w:val="00C069FE"/>
    <w:rsid w:val="00C06D6A"/>
    <w:rsid w:val="00C07085"/>
    <w:rsid w:val="00C070BE"/>
    <w:rsid w:val="00C07161"/>
    <w:rsid w:val="00C075E7"/>
    <w:rsid w:val="00C0767C"/>
    <w:rsid w:val="00C1051E"/>
    <w:rsid w:val="00C10D82"/>
    <w:rsid w:val="00C11484"/>
    <w:rsid w:val="00C11487"/>
    <w:rsid w:val="00C11670"/>
    <w:rsid w:val="00C11B65"/>
    <w:rsid w:val="00C11C0B"/>
    <w:rsid w:val="00C1212F"/>
    <w:rsid w:val="00C1213F"/>
    <w:rsid w:val="00C122E7"/>
    <w:rsid w:val="00C124F0"/>
    <w:rsid w:val="00C127E0"/>
    <w:rsid w:val="00C12AA1"/>
    <w:rsid w:val="00C135FC"/>
    <w:rsid w:val="00C13878"/>
    <w:rsid w:val="00C13A8B"/>
    <w:rsid w:val="00C141F4"/>
    <w:rsid w:val="00C14D14"/>
    <w:rsid w:val="00C1525B"/>
    <w:rsid w:val="00C154B2"/>
    <w:rsid w:val="00C15786"/>
    <w:rsid w:val="00C15B8E"/>
    <w:rsid w:val="00C15BFD"/>
    <w:rsid w:val="00C161A3"/>
    <w:rsid w:val="00C1663C"/>
    <w:rsid w:val="00C166CB"/>
    <w:rsid w:val="00C16B66"/>
    <w:rsid w:val="00C16E8C"/>
    <w:rsid w:val="00C16FCC"/>
    <w:rsid w:val="00C17119"/>
    <w:rsid w:val="00C174F9"/>
    <w:rsid w:val="00C176C4"/>
    <w:rsid w:val="00C17E2D"/>
    <w:rsid w:val="00C20E1B"/>
    <w:rsid w:val="00C21166"/>
    <w:rsid w:val="00C2174C"/>
    <w:rsid w:val="00C217A4"/>
    <w:rsid w:val="00C221C7"/>
    <w:rsid w:val="00C224CA"/>
    <w:rsid w:val="00C226E1"/>
    <w:rsid w:val="00C22752"/>
    <w:rsid w:val="00C2296A"/>
    <w:rsid w:val="00C22D02"/>
    <w:rsid w:val="00C22FE4"/>
    <w:rsid w:val="00C2315E"/>
    <w:rsid w:val="00C2321B"/>
    <w:rsid w:val="00C23963"/>
    <w:rsid w:val="00C23A91"/>
    <w:rsid w:val="00C23B8F"/>
    <w:rsid w:val="00C23C19"/>
    <w:rsid w:val="00C23E55"/>
    <w:rsid w:val="00C23F08"/>
    <w:rsid w:val="00C24015"/>
    <w:rsid w:val="00C2420E"/>
    <w:rsid w:val="00C24E12"/>
    <w:rsid w:val="00C251B0"/>
    <w:rsid w:val="00C25344"/>
    <w:rsid w:val="00C25548"/>
    <w:rsid w:val="00C2581E"/>
    <w:rsid w:val="00C25F6C"/>
    <w:rsid w:val="00C262E8"/>
    <w:rsid w:val="00C26472"/>
    <w:rsid w:val="00C2664D"/>
    <w:rsid w:val="00C267C2"/>
    <w:rsid w:val="00C2695D"/>
    <w:rsid w:val="00C26ECF"/>
    <w:rsid w:val="00C27034"/>
    <w:rsid w:val="00C27834"/>
    <w:rsid w:val="00C279A1"/>
    <w:rsid w:val="00C27DCC"/>
    <w:rsid w:val="00C27FD0"/>
    <w:rsid w:val="00C30639"/>
    <w:rsid w:val="00C30722"/>
    <w:rsid w:val="00C30FD2"/>
    <w:rsid w:val="00C31399"/>
    <w:rsid w:val="00C317F4"/>
    <w:rsid w:val="00C31CFD"/>
    <w:rsid w:val="00C32030"/>
    <w:rsid w:val="00C32412"/>
    <w:rsid w:val="00C32B6A"/>
    <w:rsid w:val="00C32DE9"/>
    <w:rsid w:val="00C32E73"/>
    <w:rsid w:val="00C3305D"/>
    <w:rsid w:val="00C333ED"/>
    <w:rsid w:val="00C334F3"/>
    <w:rsid w:val="00C337E4"/>
    <w:rsid w:val="00C33981"/>
    <w:rsid w:val="00C33DB4"/>
    <w:rsid w:val="00C33EBA"/>
    <w:rsid w:val="00C344D1"/>
    <w:rsid w:val="00C344EE"/>
    <w:rsid w:val="00C34532"/>
    <w:rsid w:val="00C345D3"/>
    <w:rsid w:val="00C34846"/>
    <w:rsid w:val="00C34AF2"/>
    <w:rsid w:val="00C34D4A"/>
    <w:rsid w:val="00C35994"/>
    <w:rsid w:val="00C35D1F"/>
    <w:rsid w:val="00C3633E"/>
    <w:rsid w:val="00C36417"/>
    <w:rsid w:val="00C364B9"/>
    <w:rsid w:val="00C370AF"/>
    <w:rsid w:val="00C3719D"/>
    <w:rsid w:val="00C37606"/>
    <w:rsid w:val="00C37781"/>
    <w:rsid w:val="00C37831"/>
    <w:rsid w:val="00C37F87"/>
    <w:rsid w:val="00C40EBD"/>
    <w:rsid w:val="00C40FC8"/>
    <w:rsid w:val="00C4106B"/>
    <w:rsid w:val="00C417CC"/>
    <w:rsid w:val="00C4189C"/>
    <w:rsid w:val="00C41FE1"/>
    <w:rsid w:val="00C42300"/>
    <w:rsid w:val="00C424BC"/>
    <w:rsid w:val="00C42D32"/>
    <w:rsid w:val="00C43274"/>
    <w:rsid w:val="00C43294"/>
    <w:rsid w:val="00C434D2"/>
    <w:rsid w:val="00C44103"/>
    <w:rsid w:val="00C441BE"/>
    <w:rsid w:val="00C4443D"/>
    <w:rsid w:val="00C44AFE"/>
    <w:rsid w:val="00C44C1B"/>
    <w:rsid w:val="00C44C43"/>
    <w:rsid w:val="00C44DCC"/>
    <w:rsid w:val="00C44EA7"/>
    <w:rsid w:val="00C45130"/>
    <w:rsid w:val="00C456DE"/>
    <w:rsid w:val="00C458FF"/>
    <w:rsid w:val="00C465C6"/>
    <w:rsid w:val="00C46D5A"/>
    <w:rsid w:val="00C4702D"/>
    <w:rsid w:val="00C471AF"/>
    <w:rsid w:val="00C47262"/>
    <w:rsid w:val="00C502AD"/>
    <w:rsid w:val="00C504E2"/>
    <w:rsid w:val="00C504F1"/>
    <w:rsid w:val="00C50A65"/>
    <w:rsid w:val="00C50A80"/>
    <w:rsid w:val="00C50EAD"/>
    <w:rsid w:val="00C50F95"/>
    <w:rsid w:val="00C5115F"/>
    <w:rsid w:val="00C5170D"/>
    <w:rsid w:val="00C51A24"/>
    <w:rsid w:val="00C51AF5"/>
    <w:rsid w:val="00C525F5"/>
    <w:rsid w:val="00C5291A"/>
    <w:rsid w:val="00C529EE"/>
    <w:rsid w:val="00C52A4B"/>
    <w:rsid w:val="00C52AB2"/>
    <w:rsid w:val="00C52B20"/>
    <w:rsid w:val="00C52DFD"/>
    <w:rsid w:val="00C52E2E"/>
    <w:rsid w:val="00C53230"/>
    <w:rsid w:val="00C5347F"/>
    <w:rsid w:val="00C53486"/>
    <w:rsid w:val="00C53586"/>
    <w:rsid w:val="00C537E9"/>
    <w:rsid w:val="00C53E22"/>
    <w:rsid w:val="00C541F9"/>
    <w:rsid w:val="00C54BA9"/>
    <w:rsid w:val="00C54CBC"/>
    <w:rsid w:val="00C54CD3"/>
    <w:rsid w:val="00C54E54"/>
    <w:rsid w:val="00C5501C"/>
    <w:rsid w:val="00C5566C"/>
    <w:rsid w:val="00C559FA"/>
    <w:rsid w:val="00C55D3A"/>
    <w:rsid w:val="00C55FB2"/>
    <w:rsid w:val="00C5602B"/>
    <w:rsid w:val="00C562AE"/>
    <w:rsid w:val="00C56EFB"/>
    <w:rsid w:val="00C5716A"/>
    <w:rsid w:val="00C5795A"/>
    <w:rsid w:val="00C57976"/>
    <w:rsid w:val="00C579B4"/>
    <w:rsid w:val="00C57CBA"/>
    <w:rsid w:val="00C57D51"/>
    <w:rsid w:val="00C57E7A"/>
    <w:rsid w:val="00C57ECD"/>
    <w:rsid w:val="00C6061D"/>
    <w:rsid w:val="00C60E5E"/>
    <w:rsid w:val="00C60EF4"/>
    <w:rsid w:val="00C618F8"/>
    <w:rsid w:val="00C619A5"/>
    <w:rsid w:val="00C6215E"/>
    <w:rsid w:val="00C621F4"/>
    <w:rsid w:val="00C623E3"/>
    <w:rsid w:val="00C62B09"/>
    <w:rsid w:val="00C62F5C"/>
    <w:rsid w:val="00C63027"/>
    <w:rsid w:val="00C63094"/>
    <w:rsid w:val="00C63169"/>
    <w:rsid w:val="00C633EC"/>
    <w:rsid w:val="00C63F9E"/>
    <w:rsid w:val="00C6401D"/>
    <w:rsid w:val="00C64144"/>
    <w:rsid w:val="00C64411"/>
    <w:rsid w:val="00C64C42"/>
    <w:rsid w:val="00C6516B"/>
    <w:rsid w:val="00C652F3"/>
    <w:rsid w:val="00C65556"/>
    <w:rsid w:val="00C6557A"/>
    <w:rsid w:val="00C65836"/>
    <w:rsid w:val="00C65C19"/>
    <w:rsid w:val="00C6601C"/>
    <w:rsid w:val="00C66443"/>
    <w:rsid w:val="00C66749"/>
    <w:rsid w:val="00C66B0B"/>
    <w:rsid w:val="00C66B79"/>
    <w:rsid w:val="00C67333"/>
    <w:rsid w:val="00C71239"/>
    <w:rsid w:val="00C713A1"/>
    <w:rsid w:val="00C71477"/>
    <w:rsid w:val="00C71670"/>
    <w:rsid w:val="00C7167A"/>
    <w:rsid w:val="00C716BD"/>
    <w:rsid w:val="00C71E38"/>
    <w:rsid w:val="00C720DE"/>
    <w:rsid w:val="00C7226F"/>
    <w:rsid w:val="00C72681"/>
    <w:rsid w:val="00C7280A"/>
    <w:rsid w:val="00C72BBA"/>
    <w:rsid w:val="00C72CDE"/>
    <w:rsid w:val="00C73519"/>
    <w:rsid w:val="00C735BD"/>
    <w:rsid w:val="00C73AE8"/>
    <w:rsid w:val="00C73D25"/>
    <w:rsid w:val="00C73D5A"/>
    <w:rsid w:val="00C73FF8"/>
    <w:rsid w:val="00C74688"/>
    <w:rsid w:val="00C749BE"/>
    <w:rsid w:val="00C74B87"/>
    <w:rsid w:val="00C75000"/>
    <w:rsid w:val="00C75459"/>
    <w:rsid w:val="00C75577"/>
    <w:rsid w:val="00C75823"/>
    <w:rsid w:val="00C7584B"/>
    <w:rsid w:val="00C7590B"/>
    <w:rsid w:val="00C759AD"/>
    <w:rsid w:val="00C75DF1"/>
    <w:rsid w:val="00C764BC"/>
    <w:rsid w:val="00C764EB"/>
    <w:rsid w:val="00C765A9"/>
    <w:rsid w:val="00C76924"/>
    <w:rsid w:val="00C76FA3"/>
    <w:rsid w:val="00C7701B"/>
    <w:rsid w:val="00C77300"/>
    <w:rsid w:val="00C77AC6"/>
    <w:rsid w:val="00C77BB8"/>
    <w:rsid w:val="00C77C32"/>
    <w:rsid w:val="00C77F9B"/>
    <w:rsid w:val="00C8023D"/>
    <w:rsid w:val="00C802B7"/>
    <w:rsid w:val="00C80581"/>
    <w:rsid w:val="00C80D63"/>
    <w:rsid w:val="00C80EB8"/>
    <w:rsid w:val="00C8136C"/>
    <w:rsid w:val="00C81CFC"/>
    <w:rsid w:val="00C82519"/>
    <w:rsid w:val="00C8259E"/>
    <w:rsid w:val="00C82B72"/>
    <w:rsid w:val="00C8373F"/>
    <w:rsid w:val="00C8379E"/>
    <w:rsid w:val="00C83954"/>
    <w:rsid w:val="00C83B07"/>
    <w:rsid w:val="00C83D82"/>
    <w:rsid w:val="00C8437E"/>
    <w:rsid w:val="00C84CD8"/>
    <w:rsid w:val="00C84FC9"/>
    <w:rsid w:val="00C85484"/>
    <w:rsid w:val="00C8559D"/>
    <w:rsid w:val="00C856BC"/>
    <w:rsid w:val="00C85976"/>
    <w:rsid w:val="00C8612B"/>
    <w:rsid w:val="00C86183"/>
    <w:rsid w:val="00C86186"/>
    <w:rsid w:val="00C863A2"/>
    <w:rsid w:val="00C8669B"/>
    <w:rsid w:val="00C86C4E"/>
    <w:rsid w:val="00C86D21"/>
    <w:rsid w:val="00C86F52"/>
    <w:rsid w:val="00C877F7"/>
    <w:rsid w:val="00C87B91"/>
    <w:rsid w:val="00C87F7B"/>
    <w:rsid w:val="00C901DD"/>
    <w:rsid w:val="00C9023F"/>
    <w:rsid w:val="00C9040C"/>
    <w:rsid w:val="00C90986"/>
    <w:rsid w:val="00C90C75"/>
    <w:rsid w:val="00C91006"/>
    <w:rsid w:val="00C91635"/>
    <w:rsid w:val="00C91D8D"/>
    <w:rsid w:val="00C924A9"/>
    <w:rsid w:val="00C92757"/>
    <w:rsid w:val="00C92B48"/>
    <w:rsid w:val="00C92DE2"/>
    <w:rsid w:val="00C934DD"/>
    <w:rsid w:val="00C9353E"/>
    <w:rsid w:val="00C93853"/>
    <w:rsid w:val="00C93A5A"/>
    <w:rsid w:val="00C93A9F"/>
    <w:rsid w:val="00C9431E"/>
    <w:rsid w:val="00C945C2"/>
    <w:rsid w:val="00C94621"/>
    <w:rsid w:val="00C9481A"/>
    <w:rsid w:val="00C949B9"/>
    <w:rsid w:val="00C94ADB"/>
    <w:rsid w:val="00C94AEA"/>
    <w:rsid w:val="00C94E8A"/>
    <w:rsid w:val="00C9506F"/>
    <w:rsid w:val="00C950E2"/>
    <w:rsid w:val="00C95106"/>
    <w:rsid w:val="00C951E1"/>
    <w:rsid w:val="00C951EF"/>
    <w:rsid w:val="00C954C2"/>
    <w:rsid w:val="00C95770"/>
    <w:rsid w:val="00C95C0B"/>
    <w:rsid w:val="00C960F2"/>
    <w:rsid w:val="00C961EE"/>
    <w:rsid w:val="00C965C7"/>
    <w:rsid w:val="00C96BC5"/>
    <w:rsid w:val="00C974B3"/>
    <w:rsid w:val="00C974DF"/>
    <w:rsid w:val="00C97EB4"/>
    <w:rsid w:val="00CA01A6"/>
    <w:rsid w:val="00CA0222"/>
    <w:rsid w:val="00CA0E90"/>
    <w:rsid w:val="00CA0F09"/>
    <w:rsid w:val="00CA0F44"/>
    <w:rsid w:val="00CA1556"/>
    <w:rsid w:val="00CA15C7"/>
    <w:rsid w:val="00CA200C"/>
    <w:rsid w:val="00CA21C7"/>
    <w:rsid w:val="00CA256E"/>
    <w:rsid w:val="00CA2BAE"/>
    <w:rsid w:val="00CA2CF1"/>
    <w:rsid w:val="00CA2DE1"/>
    <w:rsid w:val="00CA350E"/>
    <w:rsid w:val="00CA3AA2"/>
    <w:rsid w:val="00CA3BC8"/>
    <w:rsid w:val="00CA4341"/>
    <w:rsid w:val="00CA461E"/>
    <w:rsid w:val="00CA4BA8"/>
    <w:rsid w:val="00CA4FDC"/>
    <w:rsid w:val="00CA50FB"/>
    <w:rsid w:val="00CA5636"/>
    <w:rsid w:val="00CA5EE2"/>
    <w:rsid w:val="00CA603D"/>
    <w:rsid w:val="00CA60CA"/>
    <w:rsid w:val="00CA618C"/>
    <w:rsid w:val="00CA6353"/>
    <w:rsid w:val="00CA66C8"/>
    <w:rsid w:val="00CA7245"/>
    <w:rsid w:val="00CA7683"/>
    <w:rsid w:val="00CA7E55"/>
    <w:rsid w:val="00CA7FBC"/>
    <w:rsid w:val="00CB0919"/>
    <w:rsid w:val="00CB0D64"/>
    <w:rsid w:val="00CB0D81"/>
    <w:rsid w:val="00CB1186"/>
    <w:rsid w:val="00CB118A"/>
    <w:rsid w:val="00CB16DC"/>
    <w:rsid w:val="00CB191E"/>
    <w:rsid w:val="00CB19F6"/>
    <w:rsid w:val="00CB1DBD"/>
    <w:rsid w:val="00CB1E59"/>
    <w:rsid w:val="00CB21A8"/>
    <w:rsid w:val="00CB2436"/>
    <w:rsid w:val="00CB2AE9"/>
    <w:rsid w:val="00CB2E5A"/>
    <w:rsid w:val="00CB354F"/>
    <w:rsid w:val="00CB3760"/>
    <w:rsid w:val="00CB3932"/>
    <w:rsid w:val="00CB3B3A"/>
    <w:rsid w:val="00CB3C89"/>
    <w:rsid w:val="00CB3E5E"/>
    <w:rsid w:val="00CB4290"/>
    <w:rsid w:val="00CB439A"/>
    <w:rsid w:val="00CB4761"/>
    <w:rsid w:val="00CB4D01"/>
    <w:rsid w:val="00CB4EB7"/>
    <w:rsid w:val="00CB5121"/>
    <w:rsid w:val="00CB5191"/>
    <w:rsid w:val="00CB546B"/>
    <w:rsid w:val="00CB54B2"/>
    <w:rsid w:val="00CB54D1"/>
    <w:rsid w:val="00CB54F3"/>
    <w:rsid w:val="00CB560D"/>
    <w:rsid w:val="00CB5B3B"/>
    <w:rsid w:val="00CB5B41"/>
    <w:rsid w:val="00CB6055"/>
    <w:rsid w:val="00CB630F"/>
    <w:rsid w:val="00CB64CB"/>
    <w:rsid w:val="00CB6910"/>
    <w:rsid w:val="00CB6D76"/>
    <w:rsid w:val="00CB6F78"/>
    <w:rsid w:val="00CB71E6"/>
    <w:rsid w:val="00CB743E"/>
    <w:rsid w:val="00CB76A9"/>
    <w:rsid w:val="00CB7A21"/>
    <w:rsid w:val="00CB7E1A"/>
    <w:rsid w:val="00CC0699"/>
    <w:rsid w:val="00CC0842"/>
    <w:rsid w:val="00CC08A0"/>
    <w:rsid w:val="00CC0CEC"/>
    <w:rsid w:val="00CC0EAD"/>
    <w:rsid w:val="00CC13E4"/>
    <w:rsid w:val="00CC1A0C"/>
    <w:rsid w:val="00CC1BD0"/>
    <w:rsid w:val="00CC1E86"/>
    <w:rsid w:val="00CC2333"/>
    <w:rsid w:val="00CC23E1"/>
    <w:rsid w:val="00CC24B8"/>
    <w:rsid w:val="00CC2547"/>
    <w:rsid w:val="00CC2725"/>
    <w:rsid w:val="00CC2AB8"/>
    <w:rsid w:val="00CC2F50"/>
    <w:rsid w:val="00CC2FBE"/>
    <w:rsid w:val="00CC3382"/>
    <w:rsid w:val="00CC38AD"/>
    <w:rsid w:val="00CC3C02"/>
    <w:rsid w:val="00CC419C"/>
    <w:rsid w:val="00CC44CF"/>
    <w:rsid w:val="00CC4638"/>
    <w:rsid w:val="00CC4E52"/>
    <w:rsid w:val="00CC5E4C"/>
    <w:rsid w:val="00CC6073"/>
    <w:rsid w:val="00CC6705"/>
    <w:rsid w:val="00CC6E62"/>
    <w:rsid w:val="00CC7023"/>
    <w:rsid w:val="00CC74D4"/>
    <w:rsid w:val="00CC789D"/>
    <w:rsid w:val="00CC7AE7"/>
    <w:rsid w:val="00CD03F0"/>
    <w:rsid w:val="00CD0D5E"/>
    <w:rsid w:val="00CD1753"/>
    <w:rsid w:val="00CD19E9"/>
    <w:rsid w:val="00CD1E9E"/>
    <w:rsid w:val="00CD22D2"/>
    <w:rsid w:val="00CD2789"/>
    <w:rsid w:val="00CD288F"/>
    <w:rsid w:val="00CD2CA6"/>
    <w:rsid w:val="00CD2F6F"/>
    <w:rsid w:val="00CD332E"/>
    <w:rsid w:val="00CD359F"/>
    <w:rsid w:val="00CD3AC5"/>
    <w:rsid w:val="00CD3BC1"/>
    <w:rsid w:val="00CD3D99"/>
    <w:rsid w:val="00CD3E1A"/>
    <w:rsid w:val="00CD44C7"/>
    <w:rsid w:val="00CD4938"/>
    <w:rsid w:val="00CD495B"/>
    <w:rsid w:val="00CD4A7F"/>
    <w:rsid w:val="00CD4EE5"/>
    <w:rsid w:val="00CD4F36"/>
    <w:rsid w:val="00CD5039"/>
    <w:rsid w:val="00CD52E3"/>
    <w:rsid w:val="00CD536E"/>
    <w:rsid w:val="00CD5596"/>
    <w:rsid w:val="00CD57AD"/>
    <w:rsid w:val="00CD5B92"/>
    <w:rsid w:val="00CD5E92"/>
    <w:rsid w:val="00CD6202"/>
    <w:rsid w:val="00CD6604"/>
    <w:rsid w:val="00CD6A1D"/>
    <w:rsid w:val="00CD6AEE"/>
    <w:rsid w:val="00CD6BA5"/>
    <w:rsid w:val="00CD6DAC"/>
    <w:rsid w:val="00CD7003"/>
    <w:rsid w:val="00CD741D"/>
    <w:rsid w:val="00CD77C4"/>
    <w:rsid w:val="00CD78A6"/>
    <w:rsid w:val="00CD7D52"/>
    <w:rsid w:val="00CE01E1"/>
    <w:rsid w:val="00CE09DF"/>
    <w:rsid w:val="00CE0BF8"/>
    <w:rsid w:val="00CE0EBD"/>
    <w:rsid w:val="00CE138E"/>
    <w:rsid w:val="00CE1802"/>
    <w:rsid w:val="00CE1AEC"/>
    <w:rsid w:val="00CE2220"/>
    <w:rsid w:val="00CE2282"/>
    <w:rsid w:val="00CE251D"/>
    <w:rsid w:val="00CE28F1"/>
    <w:rsid w:val="00CE2920"/>
    <w:rsid w:val="00CE31A6"/>
    <w:rsid w:val="00CE34DD"/>
    <w:rsid w:val="00CE398C"/>
    <w:rsid w:val="00CE448B"/>
    <w:rsid w:val="00CE4A08"/>
    <w:rsid w:val="00CE4DBC"/>
    <w:rsid w:val="00CE4DBD"/>
    <w:rsid w:val="00CE4FA1"/>
    <w:rsid w:val="00CE51B4"/>
    <w:rsid w:val="00CE524B"/>
    <w:rsid w:val="00CE5652"/>
    <w:rsid w:val="00CE5B26"/>
    <w:rsid w:val="00CE5E0D"/>
    <w:rsid w:val="00CE6286"/>
    <w:rsid w:val="00CE65B3"/>
    <w:rsid w:val="00CE6717"/>
    <w:rsid w:val="00CE67C7"/>
    <w:rsid w:val="00CE68DD"/>
    <w:rsid w:val="00CE6FA4"/>
    <w:rsid w:val="00CE7198"/>
    <w:rsid w:val="00CE738A"/>
    <w:rsid w:val="00CE7670"/>
    <w:rsid w:val="00CE7B80"/>
    <w:rsid w:val="00CE7C40"/>
    <w:rsid w:val="00CF03E7"/>
    <w:rsid w:val="00CF0B80"/>
    <w:rsid w:val="00CF10A5"/>
    <w:rsid w:val="00CF14A4"/>
    <w:rsid w:val="00CF168B"/>
    <w:rsid w:val="00CF1B30"/>
    <w:rsid w:val="00CF2816"/>
    <w:rsid w:val="00CF2D8F"/>
    <w:rsid w:val="00CF2FEC"/>
    <w:rsid w:val="00CF32E2"/>
    <w:rsid w:val="00CF3755"/>
    <w:rsid w:val="00CF3ABB"/>
    <w:rsid w:val="00CF478E"/>
    <w:rsid w:val="00CF48B4"/>
    <w:rsid w:val="00CF4BB0"/>
    <w:rsid w:val="00CF4BCA"/>
    <w:rsid w:val="00CF5058"/>
    <w:rsid w:val="00CF50B8"/>
    <w:rsid w:val="00CF5178"/>
    <w:rsid w:val="00CF54FC"/>
    <w:rsid w:val="00CF5AFC"/>
    <w:rsid w:val="00CF600D"/>
    <w:rsid w:val="00CF66D0"/>
    <w:rsid w:val="00CF7414"/>
    <w:rsid w:val="00CF7905"/>
    <w:rsid w:val="00CF7BD3"/>
    <w:rsid w:val="00CF7D0B"/>
    <w:rsid w:val="00CF7D88"/>
    <w:rsid w:val="00D001BB"/>
    <w:rsid w:val="00D003F1"/>
    <w:rsid w:val="00D00488"/>
    <w:rsid w:val="00D00D1C"/>
    <w:rsid w:val="00D00E0A"/>
    <w:rsid w:val="00D00E69"/>
    <w:rsid w:val="00D01698"/>
    <w:rsid w:val="00D01875"/>
    <w:rsid w:val="00D01C25"/>
    <w:rsid w:val="00D01CBB"/>
    <w:rsid w:val="00D01F61"/>
    <w:rsid w:val="00D0250F"/>
    <w:rsid w:val="00D02642"/>
    <w:rsid w:val="00D02913"/>
    <w:rsid w:val="00D02A38"/>
    <w:rsid w:val="00D02B77"/>
    <w:rsid w:val="00D02C1B"/>
    <w:rsid w:val="00D02D6F"/>
    <w:rsid w:val="00D02EA9"/>
    <w:rsid w:val="00D0314F"/>
    <w:rsid w:val="00D03359"/>
    <w:rsid w:val="00D036CC"/>
    <w:rsid w:val="00D03B85"/>
    <w:rsid w:val="00D03C39"/>
    <w:rsid w:val="00D03DB0"/>
    <w:rsid w:val="00D047C3"/>
    <w:rsid w:val="00D04C4D"/>
    <w:rsid w:val="00D053F4"/>
    <w:rsid w:val="00D053FF"/>
    <w:rsid w:val="00D058C0"/>
    <w:rsid w:val="00D05F00"/>
    <w:rsid w:val="00D0747F"/>
    <w:rsid w:val="00D10093"/>
    <w:rsid w:val="00D1053C"/>
    <w:rsid w:val="00D105B5"/>
    <w:rsid w:val="00D1064F"/>
    <w:rsid w:val="00D10A95"/>
    <w:rsid w:val="00D10B68"/>
    <w:rsid w:val="00D111BD"/>
    <w:rsid w:val="00D112A0"/>
    <w:rsid w:val="00D1156D"/>
    <w:rsid w:val="00D119DC"/>
    <w:rsid w:val="00D12356"/>
    <w:rsid w:val="00D1288F"/>
    <w:rsid w:val="00D129D1"/>
    <w:rsid w:val="00D129E1"/>
    <w:rsid w:val="00D12AD2"/>
    <w:rsid w:val="00D12AE9"/>
    <w:rsid w:val="00D1308C"/>
    <w:rsid w:val="00D135E4"/>
    <w:rsid w:val="00D13601"/>
    <w:rsid w:val="00D137BA"/>
    <w:rsid w:val="00D138CA"/>
    <w:rsid w:val="00D139FB"/>
    <w:rsid w:val="00D13C8B"/>
    <w:rsid w:val="00D13CE5"/>
    <w:rsid w:val="00D1407A"/>
    <w:rsid w:val="00D140AE"/>
    <w:rsid w:val="00D14319"/>
    <w:rsid w:val="00D14ADF"/>
    <w:rsid w:val="00D153F0"/>
    <w:rsid w:val="00D1547D"/>
    <w:rsid w:val="00D1547F"/>
    <w:rsid w:val="00D15483"/>
    <w:rsid w:val="00D15AEA"/>
    <w:rsid w:val="00D16294"/>
    <w:rsid w:val="00D162E6"/>
    <w:rsid w:val="00D16516"/>
    <w:rsid w:val="00D16ECB"/>
    <w:rsid w:val="00D17110"/>
    <w:rsid w:val="00D1715A"/>
    <w:rsid w:val="00D171F1"/>
    <w:rsid w:val="00D17579"/>
    <w:rsid w:val="00D17A12"/>
    <w:rsid w:val="00D17AA1"/>
    <w:rsid w:val="00D17D33"/>
    <w:rsid w:val="00D17FFD"/>
    <w:rsid w:val="00D20315"/>
    <w:rsid w:val="00D204D4"/>
    <w:rsid w:val="00D20697"/>
    <w:rsid w:val="00D2084E"/>
    <w:rsid w:val="00D2099D"/>
    <w:rsid w:val="00D20B08"/>
    <w:rsid w:val="00D20CB7"/>
    <w:rsid w:val="00D2119B"/>
    <w:rsid w:val="00D2148F"/>
    <w:rsid w:val="00D21CFC"/>
    <w:rsid w:val="00D22770"/>
    <w:rsid w:val="00D22AD1"/>
    <w:rsid w:val="00D23242"/>
    <w:rsid w:val="00D233BC"/>
    <w:rsid w:val="00D2340C"/>
    <w:rsid w:val="00D237F2"/>
    <w:rsid w:val="00D23D1A"/>
    <w:rsid w:val="00D23D71"/>
    <w:rsid w:val="00D23F2F"/>
    <w:rsid w:val="00D23F9A"/>
    <w:rsid w:val="00D24389"/>
    <w:rsid w:val="00D24476"/>
    <w:rsid w:val="00D247ED"/>
    <w:rsid w:val="00D24B87"/>
    <w:rsid w:val="00D24C83"/>
    <w:rsid w:val="00D24EFB"/>
    <w:rsid w:val="00D25058"/>
    <w:rsid w:val="00D25079"/>
    <w:rsid w:val="00D252D7"/>
    <w:rsid w:val="00D2543E"/>
    <w:rsid w:val="00D2579E"/>
    <w:rsid w:val="00D25D73"/>
    <w:rsid w:val="00D261D5"/>
    <w:rsid w:val="00D264B4"/>
    <w:rsid w:val="00D264DF"/>
    <w:rsid w:val="00D267BA"/>
    <w:rsid w:val="00D26B9F"/>
    <w:rsid w:val="00D26BB3"/>
    <w:rsid w:val="00D26C56"/>
    <w:rsid w:val="00D270DD"/>
    <w:rsid w:val="00D27450"/>
    <w:rsid w:val="00D2761C"/>
    <w:rsid w:val="00D27842"/>
    <w:rsid w:val="00D27AE6"/>
    <w:rsid w:val="00D27E04"/>
    <w:rsid w:val="00D30487"/>
    <w:rsid w:val="00D307B6"/>
    <w:rsid w:val="00D318F2"/>
    <w:rsid w:val="00D31980"/>
    <w:rsid w:val="00D31F2A"/>
    <w:rsid w:val="00D32490"/>
    <w:rsid w:val="00D327A6"/>
    <w:rsid w:val="00D328C3"/>
    <w:rsid w:val="00D32A93"/>
    <w:rsid w:val="00D32BAB"/>
    <w:rsid w:val="00D330CE"/>
    <w:rsid w:val="00D33473"/>
    <w:rsid w:val="00D339F8"/>
    <w:rsid w:val="00D34260"/>
    <w:rsid w:val="00D342BC"/>
    <w:rsid w:val="00D34338"/>
    <w:rsid w:val="00D343EC"/>
    <w:rsid w:val="00D34882"/>
    <w:rsid w:val="00D3499F"/>
    <w:rsid w:val="00D34B25"/>
    <w:rsid w:val="00D3505D"/>
    <w:rsid w:val="00D352AE"/>
    <w:rsid w:val="00D35635"/>
    <w:rsid w:val="00D3591E"/>
    <w:rsid w:val="00D35BF7"/>
    <w:rsid w:val="00D36033"/>
    <w:rsid w:val="00D36141"/>
    <w:rsid w:val="00D36C2F"/>
    <w:rsid w:val="00D3705E"/>
    <w:rsid w:val="00D370E0"/>
    <w:rsid w:val="00D378BA"/>
    <w:rsid w:val="00D37AEC"/>
    <w:rsid w:val="00D40085"/>
    <w:rsid w:val="00D4096F"/>
    <w:rsid w:val="00D40AE6"/>
    <w:rsid w:val="00D40B78"/>
    <w:rsid w:val="00D40C09"/>
    <w:rsid w:val="00D412CF"/>
    <w:rsid w:val="00D4172A"/>
    <w:rsid w:val="00D419CC"/>
    <w:rsid w:val="00D41F14"/>
    <w:rsid w:val="00D420AA"/>
    <w:rsid w:val="00D421AA"/>
    <w:rsid w:val="00D424D1"/>
    <w:rsid w:val="00D42605"/>
    <w:rsid w:val="00D426CF"/>
    <w:rsid w:val="00D42F91"/>
    <w:rsid w:val="00D432C8"/>
    <w:rsid w:val="00D433B8"/>
    <w:rsid w:val="00D43493"/>
    <w:rsid w:val="00D436B3"/>
    <w:rsid w:val="00D43760"/>
    <w:rsid w:val="00D4396E"/>
    <w:rsid w:val="00D43A10"/>
    <w:rsid w:val="00D43C54"/>
    <w:rsid w:val="00D43CAC"/>
    <w:rsid w:val="00D43DEC"/>
    <w:rsid w:val="00D44203"/>
    <w:rsid w:val="00D44A37"/>
    <w:rsid w:val="00D44B92"/>
    <w:rsid w:val="00D44D6B"/>
    <w:rsid w:val="00D44E30"/>
    <w:rsid w:val="00D45507"/>
    <w:rsid w:val="00D45510"/>
    <w:rsid w:val="00D456FD"/>
    <w:rsid w:val="00D4580C"/>
    <w:rsid w:val="00D458A8"/>
    <w:rsid w:val="00D45ECE"/>
    <w:rsid w:val="00D4607A"/>
    <w:rsid w:val="00D4668C"/>
    <w:rsid w:val="00D46B04"/>
    <w:rsid w:val="00D46DEB"/>
    <w:rsid w:val="00D46EAA"/>
    <w:rsid w:val="00D470AE"/>
    <w:rsid w:val="00D4732F"/>
    <w:rsid w:val="00D475A2"/>
    <w:rsid w:val="00D47A04"/>
    <w:rsid w:val="00D47E73"/>
    <w:rsid w:val="00D500E1"/>
    <w:rsid w:val="00D501A5"/>
    <w:rsid w:val="00D5058E"/>
    <w:rsid w:val="00D506A6"/>
    <w:rsid w:val="00D51233"/>
    <w:rsid w:val="00D5141A"/>
    <w:rsid w:val="00D5186C"/>
    <w:rsid w:val="00D5226A"/>
    <w:rsid w:val="00D52832"/>
    <w:rsid w:val="00D52DF5"/>
    <w:rsid w:val="00D53734"/>
    <w:rsid w:val="00D539EA"/>
    <w:rsid w:val="00D53F6E"/>
    <w:rsid w:val="00D53FD4"/>
    <w:rsid w:val="00D5434C"/>
    <w:rsid w:val="00D544AB"/>
    <w:rsid w:val="00D54657"/>
    <w:rsid w:val="00D54B73"/>
    <w:rsid w:val="00D55297"/>
    <w:rsid w:val="00D55578"/>
    <w:rsid w:val="00D557B1"/>
    <w:rsid w:val="00D55D20"/>
    <w:rsid w:val="00D565FC"/>
    <w:rsid w:val="00D56966"/>
    <w:rsid w:val="00D5699A"/>
    <w:rsid w:val="00D5732B"/>
    <w:rsid w:val="00D5732F"/>
    <w:rsid w:val="00D57397"/>
    <w:rsid w:val="00D57499"/>
    <w:rsid w:val="00D576E9"/>
    <w:rsid w:val="00D5773E"/>
    <w:rsid w:val="00D57A47"/>
    <w:rsid w:val="00D6009D"/>
    <w:rsid w:val="00D603AC"/>
    <w:rsid w:val="00D604FD"/>
    <w:rsid w:val="00D605DE"/>
    <w:rsid w:val="00D605E9"/>
    <w:rsid w:val="00D60640"/>
    <w:rsid w:val="00D6092D"/>
    <w:rsid w:val="00D60E77"/>
    <w:rsid w:val="00D60F35"/>
    <w:rsid w:val="00D60F7E"/>
    <w:rsid w:val="00D61D75"/>
    <w:rsid w:val="00D61EC4"/>
    <w:rsid w:val="00D6201B"/>
    <w:rsid w:val="00D62078"/>
    <w:rsid w:val="00D622C2"/>
    <w:rsid w:val="00D624AA"/>
    <w:rsid w:val="00D627CE"/>
    <w:rsid w:val="00D62AE0"/>
    <w:rsid w:val="00D62C09"/>
    <w:rsid w:val="00D62E4F"/>
    <w:rsid w:val="00D63028"/>
    <w:rsid w:val="00D6309B"/>
    <w:rsid w:val="00D6359A"/>
    <w:rsid w:val="00D63EE3"/>
    <w:rsid w:val="00D64B9B"/>
    <w:rsid w:val="00D64F91"/>
    <w:rsid w:val="00D651CF"/>
    <w:rsid w:val="00D653F5"/>
    <w:rsid w:val="00D65490"/>
    <w:rsid w:val="00D65517"/>
    <w:rsid w:val="00D655F9"/>
    <w:rsid w:val="00D65B81"/>
    <w:rsid w:val="00D65E1E"/>
    <w:rsid w:val="00D6620D"/>
    <w:rsid w:val="00D66238"/>
    <w:rsid w:val="00D6626C"/>
    <w:rsid w:val="00D6631B"/>
    <w:rsid w:val="00D666EA"/>
    <w:rsid w:val="00D66DF3"/>
    <w:rsid w:val="00D66E8B"/>
    <w:rsid w:val="00D67117"/>
    <w:rsid w:val="00D675DD"/>
    <w:rsid w:val="00D67C3A"/>
    <w:rsid w:val="00D67C47"/>
    <w:rsid w:val="00D67C9E"/>
    <w:rsid w:val="00D7008E"/>
    <w:rsid w:val="00D70249"/>
    <w:rsid w:val="00D7038A"/>
    <w:rsid w:val="00D7061B"/>
    <w:rsid w:val="00D70688"/>
    <w:rsid w:val="00D70991"/>
    <w:rsid w:val="00D70BD9"/>
    <w:rsid w:val="00D70FA3"/>
    <w:rsid w:val="00D710E7"/>
    <w:rsid w:val="00D7193C"/>
    <w:rsid w:val="00D719E9"/>
    <w:rsid w:val="00D71ACF"/>
    <w:rsid w:val="00D71FD0"/>
    <w:rsid w:val="00D727C7"/>
    <w:rsid w:val="00D72824"/>
    <w:rsid w:val="00D72F86"/>
    <w:rsid w:val="00D73B73"/>
    <w:rsid w:val="00D73DC9"/>
    <w:rsid w:val="00D73F6E"/>
    <w:rsid w:val="00D7412E"/>
    <w:rsid w:val="00D743A8"/>
    <w:rsid w:val="00D74537"/>
    <w:rsid w:val="00D745C0"/>
    <w:rsid w:val="00D7468A"/>
    <w:rsid w:val="00D74E52"/>
    <w:rsid w:val="00D74F0B"/>
    <w:rsid w:val="00D75173"/>
    <w:rsid w:val="00D753D6"/>
    <w:rsid w:val="00D75A64"/>
    <w:rsid w:val="00D75E8C"/>
    <w:rsid w:val="00D760E6"/>
    <w:rsid w:val="00D76222"/>
    <w:rsid w:val="00D765CB"/>
    <w:rsid w:val="00D76621"/>
    <w:rsid w:val="00D76800"/>
    <w:rsid w:val="00D76809"/>
    <w:rsid w:val="00D76E8E"/>
    <w:rsid w:val="00D776EF"/>
    <w:rsid w:val="00D77797"/>
    <w:rsid w:val="00D77A18"/>
    <w:rsid w:val="00D77BE9"/>
    <w:rsid w:val="00D77D2E"/>
    <w:rsid w:val="00D80424"/>
    <w:rsid w:val="00D807DF"/>
    <w:rsid w:val="00D80A9B"/>
    <w:rsid w:val="00D80B67"/>
    <w:rsid w:val="00D80D04"/>
    <w:rsid w:val="00D8112D"/>
    <w:rsid w:val="00D8138E"/>
    <w:rsid w:val="00D814B1"/>
    <w:rsid w:val="00D81706"/>
    <w:rsid w:val="00D81900"/>
    <w:rsid w:val="00D81971"/>
    <w:rsid w:val="00D81DC1"/>
    <w:rsid w:val="00D81FC1"/>
    <w:rsid w:val="00D820A4"/>
    <w:rsid w:val="00D82199"/>
    <w:rsid w:val="00D82329"/>
    <w:rsid w:val="00D8260A"/>
    <w:rsid w:val="00D8274D"/>
    <w:rsid w:val="00D827EF"/>
    <w:rsid w:val="00D82804"/>
    <w:rsid w:val="00D82A08"/>
    <w:rsid w:val="00D82A40"/>
    <w:rsid w:val="00D82C33"/>
    <w:rsid w:val="00D83744"/>
    <w:rsid w:val="00D83B28"/>
    <w:rsid w:val="00D83E8F"/>
    <w:rsid w:val="00D8440C"/>
    <w:rsid w:val="00D8459C"/>
    <w:rsid w:val="00D847E9"/>
    <w:rsid w:val="00D848CC"/>
    <w:rsid w:val="00D84FF9"/>
    <w:rsid w:val="00D853B0"/>
    <w:rsid w:val="00D85688"/>
    <w:rsid w:val="00D86108"/>
    <w:rsid w:val="00D8652E"/>
    <w:rsid w:val="00D867DD"/>
    <w:rsid w:val="00D8691F"/>
    <w:rsid w:val="00D86C7E"/>
    <w:rsid w:val="00D86CFA"/>
    <w:rsid w:val="00D87480"/>
    <w:rsid w:val="00D87482"/>
    <w:rsid w:val="00D87AF4"/>
    <w:rsid w:val="00D87B9E"/>
    <w:rsid w:val="00D900C2"/>
    <w:rsid w:val="00D90735"/>
    <w:rsid w:val="00D90AF8"/>
    <w:rsid w:val="00D90B6D"/>
    <w:rsid w:val="00D90BFE"/>
    <w:rsid w:val="00D90C45"/>
    <w:rsid w:val="00D90D9E"/>
    <w:rsid w:val="00D90DDC"/>
    <w:rsid w:val="00D90E6A"/>
    <w:rsid w:val="00D91661"/>
    <w:rsid w:val="00D917BC"/>
    <w:rsid w:val="00D918B1"/>
    <w:rsid w:val="00D91B6E"/>
    <w:rsid w:val="00D91EE9"/>
    <w:rsid w:val="00D922A5"/>
    <w:rsid w:val="00D9254A"/>
    <w:rsid w:val="00D92612"/>
    <w:rsid w:val="00D928F7"/>
    <w:rsid w:val="00D92A97"/>
    <w:rsid w:val="00D92DE6"/>
    <w:rsid w:val="00D933B9"/>
    <w:rsid w:val="00D93466"/>
    <w:rsid w:val="00D9405F"/>
    <w:rsid w:val="00D941EF"/>
    <w:rsid w:val="00D94AEA"/>
    <w:rsid w:val="00D94B60"/>
    <w:rsid w:val="00D94CBB"/>
    <w:rsid w:val="00D94D3E"/>
    <w:rsid w:val="00D94FDE"/>
    <w:rsid w:val="00D95266"/>
    <w:rsid w:val="00D95D1A"/>
    <w:rsid w:val="00D95E20"/>
    <w:rsid w:val="00D96430"/>
    <w:rsid w:val="00D97035"/>
    <w:rsid w:val="00D9755B"/>
    <w:rsid w:val="00D97A43"/>
    <w:rsid w:val="00DA01DF"/>
    <w:rsid w:val="00DA0D9B"/>
    <w:rsid w:val="00DA0F90"/>
    <w:rsid w:val="00DA1441"/>
    <w:rsid w:val="00DA1A8F"/>
    <w:rsid w:val="00DA23DB"/>
    <w:rsid w:val="00DA2C53"/>
    <w:rsid w:val="00DA31E9"/>
    <w:rsid w:val="00DA3DB4"/>
    <w:rsid w:val="00DA42E5"/>
    <w:rsid w:val="00DA4E2B"/>
    <w:rsid w:val="00DA51A9"/>
    <w:rsid w:val="00DA53A4"/>
    <w:rsid w:val="00DA5AFF"/>
    <w:rsid w:val="00DA5D05"/>
    <w:rsid w:val="00DA5D2C"/>
    <w:rsid w:val="00DA63EC"/>
    <w:rsid w:val="00DA6AD8"/>
    <w:rsid w:val="00DA6D1E"/>
    <w:rsid w:val="00DA7124"/>
    <w:rsid w:val="00DA766E"/>
    <w:rsid w:val="00DA7960"/>
    <w:rsid w:val="00DA79A2"/>
    <w:rsid w:val="00DA7C05"/>
    <w:rsid w:val="00DB03BC"/>
    <w:rsid w:val="00DB089C"/>
    <w:rsid w:val="00DB08DF"/>
    <w:rsid w:val="00DB0941"/>
    <w:rsid w:val="00DB0946"/>
    <w:rsid w:val="00DB097E"/>
    <w:rsid w:val="00DB0A6A"/>
    <w:rsid w:val="00DB160E"/>
    <w:rsid w:val="00DB1735"/>
    <w:rsid w:val="00DB19C7"/>
    <w:rsid w:val="00DB1B1E"/>
    <w:rsid w:val="00DB1F59"/>
    <w:rsid w:val="00DB238D"/>
    <w:rsid w:val="00DB2454"/>
    <w:rsid w:val="00DB2592"/>
    <w:rsid w:val="00DB28E8"/>
    <w:rsid w:val="00DB2D05"/>
    <w:rsid w:val="00DB3291"/>
    <w:rsid w:val="00DB33C6"/>
    <w:rsid w:val="00DB4173"/>
    <w:rsid w:val="00DB4502"/>
    <w:rsid w:val="00DB4594"/>
    <w:rsid w:val="00DB47BC"/>
    <w:rsid w:val="00DB47C7"/>
    <w:rsid w:val="00DB47E7"/>
    <w:rsid w:val="00DB4829"/>
    <w:rsid w:val="00DB4AD6"/>
    <w:rsid w:val="00DB4B39"/>
    <w:rsid w:val="00DB4B7C"/>
    <w:rsid w:val="00DB5149"/>
    <w:rsid w:val="00DB54FC"/>
    <w:rsid w:val="00DB5F05"/>
    <w:rsid w:val="00DB5FB9"/>
    <w:rsid w:val="00DB60A7"/>
    <w:rsid w:val="00DB638A"/>
    <w:rsid w:val="00DB6B60"/>
    <w:rsid w:val="00DB6EB0"/>
    <w:rsid w:val="00DB6F70"/>
    <w:rsid w:val="00DB6FFC"/>
    <w:rsid w:val="00DB7128"/>
    <w:rsid w:val="00DB764D"/>
    <w:rsid w:val="00DB77B2"/>
    <w:rsid w:val="00DB78B9"/>
    <w:rsid w:val="00DB7C50"/>
    <w:rsid w:val="00DC019C"/>
    <w:rsid w:val="00DC050C"/>
    <w:rsid w:val="00DC0AFE"/>
    <w:rsid w:val="00DC0C29"/>
    <w:rsid w:val="00DC0F11"/>
    <w:rsid w:val="00DC0F8D"/>
    <w:rsid w:val="00DC1ACC"/>
    <w:rsid w:val="00DC2143"/>
    <w:rsid w:val="00DC2452"/>
    <w:rsid w:val="00DC2542"/>
    <w:rsid w:val="00DC26A0"/>
    <w:rsid w:val="00DC26A3"/>
    <w:rsid w:val="00DC294F"/>
    <w:rsid w:val="00DC29AC"/>
    <w:rsid w:val="00DC2B55"/>
    <w:rsid w:val="00DC2F45"/>
    <w:rsid w:val="00DC3333"/>
    <w:rsid w:val="00DC3447"/>
    <w:rsid w:val="00DC3548"/>
    <w:rsid w:val="00DC36BC"/>
    <w:rsid w:val="00DC3899"/>
    <w:rsid w:val="00DC3B8A"/>
    <w:rsid w:val="00DC3C0A"/>
    <w:rsid w:val="00DC3F53"/>
    <w:rsid w:val="00DC43F8"/>
    <w:rsid w:val="00DC44A8"/>
    <w:rsid w:val="00DC4B15"/>
    <w:rsid w:val="00DC50C5"/>
    <w:rsid w:val="00DC5198"/>
    <w:rsid w:val="00DC52DB"/>
    <w:rsid w:val="00DC558A"/>
    <w:rsid w:val="00DC5CCF"/>
    <w:rsid w:val="00DC60EB"/>
    <w:rsid w:val="00DC648F"/>
    <w:rsid w:val="00DC6551"/>
    <w:rsid w:val="00DC6966"/>
    <w:rsid w:val="00DC702E"/>
    <w:rsid w:val="00DC797B"/>
    <w:rsid w:val="00DC79F6"/>
    <w:rsid w:val="00DC7AE8"/>
    <w:rsid w:val="00DC7B7E"/>
    <w:rsid w:val="00DD00BB"/>
    <w:rsid w:val="00DD07EE"/>
    <w:rsid w:val="00DD1024"/>
    <w:rsid w:val="00DD10BB"/>
    <w:rsid w:val="00DD14C1"/>
    <w:rsid w:val="00DD170A"/>
    <w:rsid w:val="00DD1899"/>
    <w:rsid w:val="00DD19D2"/>
    <w:rsid w:val="00DD1AFC"/>
    <w:rsid w:val="00DD1B82"/>
    <w:rsid w:val="00DD1C47"/>
    <w:rsid w:val="00DD1C7E"/>
    <w:rsid w:val="00DD1DD5"/>
    <w:rsid w:val="00DD1E7E"/>
    <w:rsid w:val="00DD1F3C"/>
    <w:rsid w:val="00DD1F98"/>
    <w:rsid w:val="00DD25C4"/>
    <w:rsid w:val="00DD2D54"/>
    <w:rsid w:val="00DD2E28"/>
    <w:rsid w:val="00DD36DA"/>
    <w:rsid w:val="00DD37CB"/>
    <w:rsid w:val="00DD3FAA"/>
    <w:rsid w:val="00DD4139"/>
    <w:rsid w:val="00DD474B"/>
    <w:rsid w:val="00DD4E71"/>
    <w:rsid w:val="00DD52AA"/>
    <w:rsid w:val="00DD5BEB"/>
    <w:rsid w:val="00DD5C03"/>
    <w:rsid w:val="00DD627B"/>
    <w:rsid w:val="00DD6444"/>
    <w:rsid w:val="00DD6830"/>
    <w:rsid w:val="00DD6861"/>
    <w:rsid w:val="00DD7964"/>
    <w:rsid w:val="00DD7C54"/>
    <w:rsid w:val="00DE042E"/>
    <w:rsid w:val="00DE08AA"/>
    <w:rsid w:val="00DE194A"/>
    <w:rsid w:val="00DE1DC2"/>
    <w:rsid w:val="00DE1FB9"/>
    <w:rsid w:val="00DE2156"/>
    <w:rsid w:val="00DE23F0"/>
    <w:rsid w:val="00DE25DA"/>
    <w:rsid w:val="00DE25EE"/>
    <w:rsid w:val="00DE3738"/>
    <w:rsid w:val="00DE3E92"/>
    <w:rsid w:val="00DE435A"/>
    <w:rsid w:val="00DE43CC"/>
    <w:rsid w:val="00DE4471"/>
    <w:rsid w:val="00DE4540"/>
    <w:rsid w:val="00DE4F32"/>
    <w:rsid w:val="00DE520B"/>
    <w:rsid w:val="00DE52E7"/>
    <w:rsid w:val="00DE5481"/>
    <w:rsid w:val="00DE5729"/>
    <w:rsid w:val="00DE5814"/>
    <w:rsid w:val="00DE5939"/>
    <w:rsid w:val="00DE5990"/>
    <w:rsid w:val="00DE5997"/>
    <w:rsid w:val="00DE5AB1"/>
    <w:rsid w:val="00DE5CBF"/>
    <w:rsid w:val="00DE6278"/>
    <w:rsid w:val="00DE6FAA"/>
    <w:rsid w:val="00DE7120"/>
    <w:rsid w:val="00DE7207"/>
    <w:rsid w:val="00DE7FA8"/>
    <w:rsid w:val="00DF00C9"/>
    <w:rsid w:val="00DF0102"/>
    <w:rsid w:val="00DF04AD"/>
    <w:rsid w:val="00DF0616"/>
    <w:rsid w:val="00DF06C5"/>
    <w:rsid w:val="00DF07B6"/>
    <w:rsid w:val="00DF0894"/>
    <w:rsid w:val="00DF08CB"/>
    <w:rsid w:val="00DF0A60"/>
    <w:rsid w:val="00DF11FA"/>
    <w:rsid w:val="00DF1359"/>
    <w:rsid w:val="00DF19CC"/>
    <w:rsid w:val="00DF1A4D"/>
    <w:rsid w:val="00DF35BA"/>
    <w:rsid w:val="00DF35BE"/>
    <w:rsid w:val="00DF37CA"/>
    <w:rsid w:val="00DF39B0"/>
    <w:rsid w:val="00DF3A9D"/>
    <w:rsid w:val="00DF3C85"/>
    <w:rsid w:val="00DF3E31"/>
    <w:rsid w:val="00DF3F31"/>
    <w:rsid w:val="00DF3F9F"/>
    <w:rsid w:val="00DF4074"/>
    <w:rsid w:val="00DF44A9"/>
    <w:rsid w:val="00DF4649"/>
    <w:rsid w:val="00DF47C9"/>
    <w:rsid w:val="00DF4D57"/>
    <w:rsid w:val="00DF4E59"/>
    <w:rsid w:val="00DF503D"/>
    <w:rsid w:val="00DF524C"/>
    <w:rsid w:val="00DF52BB"/>
    <w:rsid w:val="00DF5906"/>
    <w:rsid w:val="00DF592F"/>
    <w:rsid w:val="00DF60A4"/>
    <w:rsid w:val="00DF6126"/>
    <w:rsid w:val="00DF61A0"/>
    <w:rsid w:val="00DF66F8"/>
    <w:rsid w:val="00DF6C38"/>
    <w:rsid w:val="00DF6D14"/>
    <w:rsid w:val="00DF72E5"/>
    <w:rsid w:val="00DF747B"/>
    <w:rsid w:val="00DF7892"/>
    <w:rsid w:val="00E008B2"/>
    <w:rsid w:val="00E00E79"/>
    <w:rsid w:val="00E012AA"/>
    <w:rsid w:val="00E01F41"/>
    <w:rsid w:val="00E02A98"/>
    <w:rsid w:val="00E02D37"/>
    <w:rsid w:val="00E02D39"/>
    <w:rsid w:val="00E02D4E"/>
    <w:rsid w:val="00E02F48"/>
    <w:rsid w:val="00E030BE"/>
    <w:rsid w:val="00E03285"/>
    <w:rsid w:val="00E0348F"/>
    <w:rsid w:val="00E0395F"/>
    <w:rsid w:val="00E04283"/>
    <w:rsid w:val="00E042CE"/>
    <w:rsid w:val="00E043BE"/>
    <w:rsid w:val="00E049ED"/>
    <w:rsid w:val="00E04D40"/>
    <w:rsid w:val="00E04F77"/>
    <w:rsid w:val="00E05609"/>
    <w:rsid w:val="00E05895"/>
    <w:rsid w:val="00E05BCB"/>
    <w:rsid w:val="00E05C73"/>
    <w:rsid w:val="00E05CA1"/>
    <w:rsid w:val="00E05D58"/>
    <w:rsid w:val="00E05DC6"/>
    <w:rsid w:val="00E05EF5"/>
    <w:rsid w:val="00E05FA9"/>
    <w:rsid w:val="00E06290"/>
    <w:rsid w:val="00E062CB"/>
    <w:rsid w:val="00E0649B"/>
    <w:rsid w:val="00E0663C"/>
    <w:rsid w:val="00E06659"/>
    <w:rsid w:val="00E066D6"/>
    <w:rsid w:val="00E0695F"/>
    <w:rsid w:val="00E07259"/>
    <w:rsid w:val="00E072A4"/>
    <w:rsid w:val="00E07424"/>
    <w:rsid w:val="00E0749B"/>
    <w:rsid w:val="00E074A7"/>
    <w:rsid w:val="00E07C7A"/>
    <w:rsid w:val="00E1018D"/>
    <w:rsid w:val="00E1029A"/>
    <w:rsid w:val="00E102C4"/>
    <w:rsid w:val="00E1040F"/>
    <w:rsid w:val="00E10A2B"/>
    <w:rsid w:val="00E10AA7"/>
    <w:rsid w:val="00E10F58"/>
    <w:rsid w:val="00E110A3"/>
    <w:rsid w:val="00E11811"/>
    <w:rsid w:val="00E11EAB"/>
    <w:rsid w:val="00E121B1"/>
    <w:rsid w:val="00E1225C"/>
    <w:rsid w:val="00E12488"/>
    <w:rsid w:val="00E1254C"/>
    <w:rsid w:val="00E125D2"/>
    <w:rsid w:val="00E1381C"/>
    <w:rsid w:val="00E13CF0"/>
    <w:rsid w:val="00E13F08"/>
    <w:rsid w:val="00E145CF"/>
    <w:rsid w:val="00E1515D"/>
    <w:rsid w:val="00E15238"/>
    <w:rsid w:val="00E15323"/>
    <w:rsid w:val="00E1533B"/>
    <w:rsid w:val="00E15CAA"/>
    <w:rsid w:val="00E15D00"/>
    <w:rsid w:val="00E15D12"/>
    <w:rsid w:val="00E15E92"/>
    <w:rsid w:val="00E15F50"/>
    <w:rsid w:val="00E16147"/>
    <w:rsid w:val="00E1658E"/>
    <w:rsid w:val="00E1666C"/>
    <w:rsid w:val="00E202A0"/>
    <w:rsid w:val="00E20B1B"/>
    <w:rsid w:val="00E20DCA"/>
    <w:rsid w:val="00E20F2F"/>
    <w:rsid w:val="00E214F8"/>
    <w:rsid w:val="00E215D6"/>
    <w:rsid w:val="00E21758"/>
    <w:rsid w:val="00E219C6"/>
    <w:rsid w:val="00E21B65"/>
    <w:rsid w:val="00E21FED"/>
    <w:rsid w:val="00E220D0"/>
    <w:rsid w:val="00E2280D"/>
    <w:rsid w:val="00E22970"/>
    <w:rsid w:val="00E22AB3"/>
    <w:rsid w:val="00E22CF3"/>
    <w:rsid w:val="00E23371"/>
    <w:rsid w:val="00E2339E"/>
    <w:rsid w:val="00E235ED"/>
    <w:rsid w:val="00E23AD1"/>
    <w:rsid w:val="00E23D20"/>
    <w:rsid w:val="00E244C7"/>
    <w:rsid w:val="00E24B1C"/>
    <w:rsid w:val="00E24E70"/>
    <w:rsid w:val="00E24EA2"/>
    <w:rsid w:val="00E251D6"/>
    <w:rsid w:val="00E257D1"/>
    <w:rsid w:val="00E2582F"/>
    <w:rsid w:val="00E2583D"/>
    <w:rsid w:val="00E259FD"/>
    <w:rsid w:val="00E25C31"/>
    <w:rsid w:val="00E263BB"/>
    <w:rsid w:val="00E266DA"/>
    <w:rsid w:val="00E26B35"/>
    <w:rsid w:val="00E26D68"/>
    <w:rsid w:val="00E26FD7"/>
    <w:rsid w:val="00E2728E"/>
    <w:rsid w:val="00E279BC"/>
    <w:rsid w:val="00E27CAA"/>
    <w:rsid w:val="00E30C97"/>
    <w:rsid w:val="00E30CAF"/>
    <w:rsid w:val="00E31E3F"/>
    <w:rsid w:val="00E320D2"/>
    <w:rsid w:val="00E3220F"/>
    <w:rsid w:val="00E32557"/>
    <w:rsid w:val="00E325C9"/>
    <w:rsid w:val="00E329B2"/>
    <w:rsid w:val="00E32FB0"/>
    <w:rsid w:val="00E330F7"/>
    <w:rsid w:val="00E339A2"/>
    <w:rsid w:val="00E34360"/>
    <w:rsid w:val="00E34783"/>
    <w:rsid w:val="00E34842"/>
    <w:rsid w:val="00E35489"/>
    <w:rsid w:val="00E3549E"/>
    <w:rsid w:val="00E3564F"/>
    <w:rsid w:val="00E356BC"/>
    <w:rsid w:val="00E35841"/>
    <w:rsid w:val="00E36145"/>
    <w:rsid w:val="00E36197"/>
    <w:rsid w:val="00E3638A"/>
    <w:rsid w:val="00E3641B"/>
    <w:rsid w:val="00E36CD4"/>
    <w:rsid w:val="00E37050"/>
    <w:rsid w:val="00E37262"/>
    <w:rsid w:val="00E3751D"/>
    <w:rsid w:val="00E37D97"/>
    <w:rsid w:val="00E37F72"/>
    <w:rsid w:val="00E403E7"/>
    <w:rsid w:val="00E40431"/>
    <w:rsid w:val="00E40464"/>
    <w:rsid w:val="00E4046B"/>
    <w:rsid w:val="00E4068B"/>
    <w:rsid w:val="00E40AD4"/>
    <w:rsid w:val="00E40C43"/>
    <w:rsid w:val="00E4127C"/>
    <w:rsid w:val="00E41299"/>
    <w:rsid w:val="00E4134C"/>
    <w:rsid w:val="00E41952"/>
    <w:rsid w:val="00E41B5D"/>
    <w:rsid w:val="00E425D5"/>
    <w:rsid w:val="00E426AB"/>
    <w:rsid w:val="00E42FE3"/>
    <w:rsid w:val="00E4354F"/>
    <w:rsid w:val="00E43623"/>
    <w:rsid w:val="00E43C7A"/>
    <w:rsid w:val="00E43FA4"/>
    <w:rsid w:val="00E445F0"/>
    <w:rsid w:val="00E44819"/>
    <w:rsid w:val="00E44928"/>
    <w:rsid w:val="00E449B8"/>
    <w:rsid w:val="00E449C0"/>
    <w:rsid w:val="00E44EFF"/>
    <w:rsid w:val="00E45103"/>
    <w:rsid w:val="00E454BE"/>
    <w:rsid w:val="00E4562E"/>
    <w:rsid w:val="00E45B30"/>
    <w:rsid w:val="00E45EDF"/>
    <w:rsid w:val="00E45F30"/>
    <w:rsid w:val="00E45FAD"/>
    <w:rsid w:val="00E46606"/>
    <w:rsid w:val="00E46D48"/>
    <w:rsid w:val="00E471D7"/>
    <w:rsid w:val="00E47202"/>
    <w:rsid w:val="00E4782A"/>
    <w:rsid w:val="00E47AC3"/>
    <w:rsid w:val="00E47B41"/>
    <w:rsid w:val="00E47EB3"/>
    <w:rsid w:val="00E5006C"/>
    <w:rsid w:val="00E500A1"/>
    <w:rsid w:val="00E5019C"/>
    <w:rsid w:val="00E50328"/>
    <w:rsid w:val="00E50813"/>
    <w:rsid w:val="00E50BFD"/>
    <w:rsid w:val="00E50D1E"/>
    <w:rsid w:val="00E50EA6"/>
    <w:rsid w:val="00E512F1"/>
    <w:rsid w:val="00E514FF"/>
    <w:rsid w:val="00E51721"/>
    <w:rsid w:val="00E517B4"/>
    <w:rsid w:val="00E5185A"/>
    <w:rsid w:val="00E51DE4"/>
    <w:rsid w:val="00E5293C"/>
    <w:rsid w:val="00E52B74"/>
    <w:rsid w:val="00E531CF"/>
    <w:rsid w:val="00E531F9"/>
    <w:rsid w:val="00E535F0"/>
    <w:rsid w:val="00E5391B"/>
    <w:rsid w:val="00E53B3B"/>
    <w:rsid w:val="00E53B85"/>
    <w:rsid w:val="00E53C8B"/>
    <w:rsid w:val="00E53DCF"/>
    <w:rsid w:val="00E54313"/>
    <w:rsid w:val="00E547B8"/>
    <w:rsid w:val="00E54BE1"/>
    <w:rsid w:val="00E54C79"/>
    <w:rsid w:val="00E54F10"/>
    <w:rsid w:val="00E556A3"/>
    <w:rsid w:val="00E55A4F"/>
    <w:rsid w:val="00E55D2A"/>
    <w:rsid w:val="00E55E35"/>
    <w:rsid w:val="00E561E1"/>
    <w:rsid w:val="00E567ED"/>
    <w:rsid w:val="00E56B82"/>
    <w:rsid w:val="00E56C10"/>
    <w:rsid w:val="00E57115"/>
    <w:rsid w:val="00E5757B"/>
    <w:rsid w:val="00E57A44"/>
    <w:rsid w:val="00E603F4"/>
    <w:rsid w:val="00E60558"/>
    <w:rsid w:val="00E60740"/>
    <w:rsid w:val="00E6088D"/>
    <w:rsid w:val="00E608AE"/>
    <w:rsid w:val="00E60B28"/>
    <w:rsid w:val="00E61229"/>
    <w:rsid w:val="00E612BF"/>
    <w:rsid w:val="00E613F5"/>
    <w:rsid w:val="00E6149C"/>
    <w:rsid w:val="00E6165E"/>
    <w:rsid w:val="00E62422"/>
    <w:rsid w:val="00E625AA"/>
    <w:rsid w:val="00E62B39"/>
    <w:rsid w:val="00E62C93"/>
    <w:rsid w:val="00E6307C"/>
    <w:rsid w:val="00E63749"/>
    <w:rsid w:val="00E637CE"/>
    <w:rsid w:val="00E63B90"/>
    <w:rsid w:val="00E63B94"/>
    <w:rsid w:val="00E64289"/>
    <w:rsid w:val="00E64647"/>
    <w:rsid w:val="00E649C1"/>
    <w:rsid w:val="00E65312"/>
    <w:rsid w:val="00E657BC"/>
    <w:rsid w:val="00E65EBA"/>
    <w:rsid w:val="00E6621C"/>
    <w:rsid w:val="00E66544"/>
    <w:rsid w:val="00E6664D"/>
    <w:rsid w:val="00E667C4"/>
    <w:rsid w:val="00E67055"/>
    <w:rsid w:val="00E67210"/>
    <w:rsid w:val="00E676CE"/>
    <w:rsid w:val="00E67C13"/>
    <w:rsid w:val="00E67D21"/>
    <w:rsid w:val="00E70048"/>
    <w:rsid w:val="00E701CD"/>
    <w:rsid w:val="00E70753"/>
    <w:rsid w:val="00E725E7"/>
    <w:rsid w:val="00E72C91"/>
    <w:rsid w:val="00E72D18"/>
    <w:rsid w:val="00E73027"/>
    <w:rsid w:val="00E730CA"/>
    <w:rsid w:val="00E73132"/>
    <w:rsid w:val="00E73194"/>
    <w:rsid w:val="00E7332F"/>
    <w:rsid w:val="00E734B3"/>
    <w:rsid w:val="00E734BC"/>
    <w:rsid w:val="00E738AF"/>
    <w:rsid w:val="00E73A83"/>
    <w:rsid w:val="00E73FB8"/>
    <w:rsid w:val="00E740FD"/>
    <w:rsid w:val="00E74E45"/>
    <w:rsid w:val="00E74E72"/>
    <w:rsid w:val="00E74F00"/>
    <w:rsid w:val="00E750DE"/>
    <w:rsid w:val="00E750EC"/>
    <w:rsid w:val="00E75619"/>
    <w:rsid w:val="00E75DB2"/>
    <w:rsid w:val="00E75EC9"/>
    <w:rsid w:val="00E76236"/>
    <w:rsid w:val="00E7648E"/>
    <w:rsid w:val="00E76582"/>
    <w:rsid w:val="00E7689C"/>
    <w:rsid w:val="00E76A83"/>
    <w:rsid w:val="00E76B62"/>
    <w:rsid w:val="00E76FF3"/>
    <w:rsid w:val="00E7766C"/>
    <w:rsid w:val="00E778FE"/>
    <w:rsid w:val="00E77BCD"/>
    <w:rsid w:val="00E803C3"/>
    <w:rsid w:val="00E803C7"/>
    <w:rsid w:val="00E808F9"/>
    <w:rsid w:val="00E80C9C"/>
    <w:rsid w:val="00E80E87"/>
    <w:rsid w:val="00E80F49"/>
    <w:rsid w:val="00E81168"/>
    <w:rsid w:val="00E81DC6"/>
    <w:rsid w:val="00E820CB"/>
    <w:rsid w:val="00E82EDD"/>
    <w:rsid w:val="00E833A0"/>
    <w:rsid w:val="00E83544"/>
    <w:rsid w:val="00E83800"/>
    <w:rsid w:val="00E83B1E"/>
    <w:rsid w:val="00E83D26"/>
    <w:rsid w:val="00E83F1C"/>
    <w:rsid w:val="00E83FC6"/>
    <w:rsid w:val="00E83FF8"/>
    <w:rsid w:val="00E84479"/>
    <w:rsid w:val="00E8449B"/>
    <w:rsid w:val="00E8560E"/>
    <w:rsid w:val="00E86252"/>
    <w:rsid w:val="00E862C9"/>
    <w:rsid w:val="00E8645F"/>
    <w:rsid w:val="00E86704"/>
    <w:rsid w:val="00E86BB8"/>
    <w:rsid w:val="00E86BD0"/>
    <w:rsid w:val="00E86E63"/>
    <w:rsid w:val="00E86F42"/>
    <w:rsid w:val="00E8706F"/>
    <w:rsid w:val="00E872D2"/>
    <w:rsid w:val="00E87861"/>
    <w:rsid w:val="00E87E1C"/>
    <w:rsid w:val="00E87E50"/>
    <w:rsid w:val="00E9032C"/>
    <w:rsid w:val="00E90787"/>
    <w:rsid w:val="00E909EC"/>
    <w:rsid w:val="00E90E7D"/>
    <w:rsid w:val="00E9127F"/>
    <w:rsid w:val="00E91786"/>
    <w:rsid w:val="00E9188A"/>
    <w:rsid w:val="00E91A84"/>
    <w:rsid w:val="00E91C71"/>
    <w:rsid w:val="00E92391"/>
    <w:rsid w:val="00E928A0"/>
    <w:rsid w:val="00E92AC5"/>
    <w:rsid w:val="00E92AD1"/>
    <w:rsid w:val="00E92B38"/>
    <w:rsid w:val="00E9354F"/>
    <w:rsid w:val="00E941F1"/>
    <w:rsid w:val="00E95939"/>
    <w:rsid w:val="00E959B3"/>
    <w:rsid w:val="00E95C5E"/>
    <w:rsid w:val="00E95D38"/>
    <w:rsid w:val="00E95E5A"/>
    <w:rsid w:val="00E95F79"/>
    <w:rsid w:val="00E96074"/>
    <w:rsid w:val="00E960B3"/>
    <w:rsid w:val="00E96149"/>
    <w:rsid w:val="00E9779E"/>
    <w:rsid w:val="00EA02FC"/>
    <w:rsid w:val="00EA0944"/>
    <w:rsid w:val="00EA099B"/>
    <w:rsid w:val="00EA0BC3"/>
    <w:rsid w:val="00EA10B0"/>
    <w:rsid w:val="00EA11DE"/>
    <w:rsid w:val="00EA1365"/>
    <w:rsid w:val="00EA1A17"/>
    <w:rsid w:val="00EA1C16"/>
    <w:rsid w:val="00EA1D33"/>
    <w:rsid w:val="00EA1D87"/>
    <w:rsid w:val="00EA1E6F"/>
    <w:rsid w:val="00EA2455"/>
    <w:rsid w:val="00EA2524"/>
    <w:rsid w:val="00EA2718"/>
    <w:rsid w:val="00EA2DC6"/>
    <w:rsid w:val="00EA2F90"/>
    <w:rsid w:val="00EA31FF"/>
    <w:rsid w:val="00EA3566"/>
    <w:rsid w:val="00EA3F2C"/>
    <w:rsid w:val="00EA40F0"/>
    <w:rsid w:val="00EA429E"/>
    <w:rsid w:val="00EA46A2"/>
    <w:rsid w:val="00EA4AF1"/>
    <w:rsid w:val="00EA4E53"/>
    <w:rsid w:val="00EA58C9"/>
    <w:rsid w:val="00EA59EF"/>
    <w:rsid w:val="00EA5DE5"/>
    <w:rsid w:val="00EA6108"/>
    <w:rsid w:val="00EA6B18"/>
    <w:rsid w:val="00EA6BCE"/>
    <w:rsid w:val="00EA6D8F"/>
    <w:rsid w:val="00EA6DD9"/>
    <w:rsid w:val="00EA6FE7"/>
    <w:rsid w:val="00EA767C"/>
    <w:rsid w:val="00EA7B4B"/>
    <w:rsid w:val="00EA7EEB"/>
    <w:rsid w:val="00EA7FD5"/>
    <w:rsid w:val="00EA7FDC"/>
    <w:rsid w:val="00EB01EC"/>
    <w:rsid w:val="00EB0228"/>
    <w:rsid w:val="00EB02AF"/>
    <w:rsid w:val="00EB034D"/>
    <w:rsid w:val="00EB0A16"/>
    <w:rsid w:val="00EB0A6C"/>
    <w:rsid w:val="00EB0E65"/>
    <w:rsid w:val="00EB0EC4"/>
    <w:rsid w:val="00EB0FA7"/>
    <w:rsid w:val="00EB131C"/>
    <w:rsid w:val="00EB1683"/>
    <w:rsid w:val="00EB1B27"/>
    <w:rsid w:val="00EB1B35"/>
    <w:rsid w:val="00EB2211"/>
    <w:rsid w:val="00EB258D"/>
    <w:rsid w:val="00EB2841"/>
    <w:rsid w:val="00EB2ABD"/>
    <w:rsid w:val="00EB3F15"/>
    <w:rsid w:val="00EB4138"/>
    <w:rsid w:val="00EB4E8F"/>
    <w:rsid w:val="00EB4F95"/>
    <w:rsid w:val="00EB52CC"/>
    <w:rsid w:val="00EB5C51"/>
    <w:rsid w:val="00EB5F85"/>
    <w:rsid w:val="00EB668C"/>
    <w:rsid w:val="00EB69F4"/>
    <w:rsid w:val="00EB6C1B"/>
    <w:rsid w:val="00EB7DF4"/>
    <w:rsid w:val="00EB7F4A"/>
    <w:rsid w:val="00EC00F0"/>
    <w:rsid w:val="00EC0223"/>
    <w:rsid w:val="00EC02EA"/>
    <w:rsid w:val="00EC04D8"/>
    <w:rsid w:val="00EC0AF0"/>
    <w:rsid w:val="00EC0D4B"/>
    <w:rsid w:val="00EC1512"/>
    <w:rsid w:val="00EC1556"/>
    <w:rsid w:val="00EC1D18"/>
    <w:rsid w:val="00EC1EBD"/>
    <w:rsid w:val="00EC1EC4"/>
    <w:rsid w:val="00EC20EF"/>
    <w:rsid w:val="00EC22DA"/>
    <w:rsid w:val="00EC24AB"/>
    <w:rsid w:val="00EC2F0A"/>
    <w:rsid w:val="00EC304E"/>
    <w:rsid w:val="00EC34DB"/>
    <w:rsid w:val="00EC3755"/>
    <w:rsid w:val="00EC381F"/>
    <w:rsid w:val="00EC3BA3"/>
    <w:rsid w:val="00EC3DA4"/>
    <w:rsid w:val="00EC45CC"/>
    <w:rsid w:val="00EC469C"/>
    <w:rsid w:val="00EC4827"/>
    <w:rsid w:val="00EC4C49"/>
    <w:rsid w:val="00EC4DFF"/>
    <w:rsid w:val="00EC4F5F"/>
    <w:rsid w:val="00EC5069"/>
    <w:rsid w:val="00EC51E2"/>
    <w:rsid w:val="00EC54D8"/>
    <w:rsid w:val="00EC58D6"/>
    <w:rsid w:val="00EC5BED"/>
    <w:rsid w:val="00EC6653"/>
    <w:rsid w:val="00EC6924"/>
    <w:rsid w:val="00EC6A0D"/>
    <w:rsid w:val="00EC6B7F"/>
    <w:rsid w:val="00EC6BF4"/>
    <w:rsid w:val="00EC6F58"/>
    <w:rsid w:val="00EC744D"/>
    <w:rsid w:val="00EC7820"/>
    <w:rsid w:val="00EC7991"/>
    <w:rsid w:val="00EC79EB"/>
    <w:rsid w:val="00EC7A6C"/>
    <w:rsid w:val="00ED0409"/>
    <w:rsid w:val="00ED04D0"/>
    <w:rsid w:val="00ED098C"/>
    <w:rsid w:val="00ED0B22"/>
    <w:rsid w:val="00ED1252"/>
    <w:rsid w:val="00ED13CD"/>
    <w:rsid w:val="00ED15EC"/>
    <w:rsid w:val="00ED1873"/>
    <w:rsid w:val="00ED19D1"/>
    <w:rsid w:val="00ED22B7"/>
    <w:rsid w:val="00ED278D"/>
    <w:rsid w:val="00ED2E91"/>
    <w:rsid w:val="00ED36BC"/>
    <w:rsid w:val="00ED3E23"/>
    <w:rsid w:val="00ED3EF3"/>
    <w:rsid w:val="00ED3F8F"/>
    <w:rsid w:val="00ED4007"/>
    <w:rsid w:val="00ED403B"/>
    <w:rsid w:val="00ED4201"/>
    <w:rsid w:val="00ED4511"/>
    <w:rsid w:val="00ED4517"/>
    <w:rsid w:val="00ED4E38"/>
    <w:rsid w:val="00ED50EB"/>
    <w:rsid w:val="00ED5B09"/>
    <w:rsid w:val="00ED6444"/>
    <w:rsid w:val="00ED6D44"/>
    <w:rsid w:val="00ED6E08"/>
    <w:rsid w:val="00ED6EE0"/>
    <w:rsid w:val="00ED74F9"/>
    <w:rsid w:val="00ED7567"/>
    <w:rsid w:val="00ED76D6"/>
    <w:rsid w:val="00ED7A8D"/>
    <w:rsid w:val="00EE03D3"/>
    <w:rsid w:val="00EE0565"/>
    <w:rsid w:val="00EE097B"/>
    <w:rsid w:val="00EE0FBD"/>
    <w:rsid w:val="00EE1028"/>
    <w:rsid w:val="00EE14FF"/>
    <w:rsid w:val="00EE1AFD"/>
    <w:rsid w:val="00EE1C83"/>
    <w:rsid w:val="00EE1E0F"/>
    <w:rsid w:val="00EE2569"/>
    <w:rsid w:val="00EE25AD"/>
    <w:rsid w:val="00EE29C7"/>
    <w:rsid w:val="00EE3057"/>
    <w:rsid w:val="00EE30C8"/>
    <w:rsid w:val="00EE395F"/>
    <w:rsid w:val="00EE3F2C"/>
    <w:rsid w:val="00EE41E1"/>
    <w:rsid w:val="00EE4A97"/>
    <w:rsid w:val="00EE4BD6"/>
    <w:rsid w:val="00EE4BE8"/>
    <w:rsid w:val="00EE4E77"/>
    <w:rsid w:val="00EE4F38"/>
    <w:rsid w:val="00EE51F1"/>
    <w:rsid w:val="00EE5449"/>
    <w:rsid w:val="00EE57F4"/>
    <w:rsid w:val="00EE59EE"/>
    <w:rsid w:val="00EE5AD4"/>
    <w:rsid w:val="00EE5CCF"/>
    <w:rsid w:val="00EE5D79"/>
    <w:rsid w:val="00EE66E9"/>
    <w:rsid w:val="00EE6D41"/>
    <w:rsid w:val="00EE77B0"/>
    <w:rsid w:val="00EE7CFD"/>
    <w:rsid w:val="00EF00DA"/>
    <w:rsid w:val="00EF029F"/>
    <w:rsid w:val="00EF03D0"/>
    <w:rsid w:val="00EF06A0"/>
    <w:rsid w:val="00EF103F"/>
    <w:rsid w:val="00EF10DD"/>
    <w:rsid w:val="00EF113B"/>
    <w:rsid w:val="00EF17BD"/>
    <w:rsid w:val="00EF18C8"/>
    <w:rsid w:val="00EF1949"/>
    <w:rsid w:val="00EF1C20"/>
    <w:rsid w:val="00EF207B"/>
    <w:rsid w:val="00EF223A"/>
    <w:rsid w:val="00EF23FB"/>
    <w:rsid w:val="00EF25CF"/>
    <w:rsid w:val="00EF285C"/>
    <w:rsid w:val="00EF29B3"/>
    <w:rsid w:val="00EF30F6"/>
    <w:rsid w:val="00EF32B7"/>
    <w:rsid w:val="00EF350C"/>
    <w:rsid w:val="00EF3647"/>
    <w:rsid w:val="00EF39D1"/>
    <w:rsid w:val="00EF3B58"/>
    <w:rsid w:val="00EF3E3C"/>
    <w:rsid w:val="00EF3F51"/>
    <w:rsid w:val="00EF40C3"/>
    <w:rsid w:val="00EF46B0"/>
    <w:rsid w:val="00EF4989"/>
    <w:rsid w:val="00EF4FBD"/>
    <w:rsid w:val="00EF58B3"/>
    <w:rsid w:val="00EF59C1"/>
    <w:rsid w:val="00EF606D"/>
    <w:rsid w:val="00EF6667"/>
    <w:rsid w:val="00EF6728"/>
    <w:rsid w:val="00EF6E28"/>
    <w:rsid w:val="00EF6F89"/>
    <w:rsid w:val="00EF702A"/>
    <w:rsid w:val="00EF7517"/>
    <w:rsid w:val="00EF765E"/>
    <w:rsid w:val="00EF79F8"/>
    <w:rsid w:val="00F0047B"/>
    <w:rsid w:val="00F004DB"/>
    <w:rsid w:val="00F00771"/>
    <w:rsid w:val="00F009CC"/>
    <w:rsid w:val="00F00DFA"/>
    <w:rsid w:val="00F01642"/>
    <w:rsid w:val="00F01977"/>
    <w:rsid w:val="00F01A4E"/>
    <w:rsid w:val="00F01B5E"/>
    <w:rsid w:val="00F01EF8"/>
    <w:rsid w:val="00F02289"/>
    <w:rsid w:val="00F02540"/>
    <w:rsid w:val="00F028F6"/>
    <w:rsid w:val="00F02A6D"/>
    <w:rsid w:val="00F02AE3"/>
    <w:rsid w:val="00F02BFB"/>
    <w:rsid w:val="00F02C77"/>
    <w:rsid w:val="00F0374A"/>
    <w:rsid w:val="00F03907"/>
    <w:rsid w:val="00F0440D"/>
    <w:rsid w:val="00F044A5"/>
    <w:rsid w:val="00F0453B"/>
    <w:rsid w:val="00F04A73"/>
    <w:rsid w:val="00F04CE4"/>
    <w:rsid w:val="00F051C6"/>
    <w:rsid w:val="00F05260"/>
    <w:rsid w:val="00F052E8"/>
    <w:rsid w:val="00F053F8"/>
    <w:rsid w:val="00F0542D"/>
    <w:rsid w:val="00F05751"/>
    <w:rsid w:val="00F0599D"/>
    <w:rsid w:val="00F05B5C"/>
    <w:rsid w:val="00F05C18"/>
    <w:rsid w:val="00F05D2F"/>
    <w:rsid w:val="00F065B6"/>
    <w:rsid w:val="00F06A96"/>
    <w:rsid w:val="00F07071"/>
    <w:rsid w:val="00F071D4"/>
    <w:rsid w:val="00F074E3"/>
    <w:rsid w:val="00F0779B"/>
    <w:rsid w:val="00F07ABB"/>
    <w:rsid w:val="00F07C7C"/>
    <w:rsid w:val="00F07F5F"/>
    <w:rsid w:val="00F10083"/>
    <w:rsid w:val="00F10311"/>
    <w:rsid w:val="00F104DF"/>
    <w:rsid w:val="00F10549"/>
    <w:rsid w:val="00F107FB"/>
    <w:rsid w:val="00F10A0E"/>
    <w:rsid w:val="00F10E6B"/>
    <w:rsid w:val="00F11362"/>
    <w:rsid w:val="00F11884"/>
    <w:rsid w:val="00F11D1A"/>
    <w:rsid w:val="00F121FF"/>
    <w:rsid w:val="00F122F6"/>
    <w:rsid w:val="00F124C0"/>
    <w:rsid w:val="00F12729"/>
    <w:rsid w:val="00F12BFA"/>
    <w:rsid w:val="00F12E06"/>
    <w:rsid w:val="00F133D3"/>
    <w:rsid w:val="00F1351B"/>
    <w:rsid w:val="00F1395C"/>
    <w:rsid w:val="00F13C6D"/>
    <w:rsid w:val="00F141CA"/>
    <w:rsid w:val="00F141FB"/>
    <w:rsid w:val="00F1460E"/>
    <w:rsid w:val="00F1471C"/>
    <w:rsid w:val="00F14AF9"/>
    <w:rsid w:val="00F14B93"/>
    <w:rsid w:val="00F15050"/>
    <w:rsid w:val="00F154E6"/>
    <w:rsid w:val="00F15D84"/>
    <w:rsid w:val="00F1678C"/>
    <w:rsid w:val="00F16DDC"/>
    <w:rsid w:val="00F16E65"/>
    <w:rsid w:val="00F174D5"/>
    <w:rsid w:val="00F17C21"/>
    <w:rsid w:val="00F17DE9"/>
    <w:rsid w:val="00F17EAF"/>
    <w:rsid w:val="00F20314"/>
    <w:rsid w:val="00F20C47"/>
    <w:rsid w:val="00F20D05"/>
    <w:rsid w:val="00F21092"/>
    <w:rsid w:val="00F211C4"/>
    <w:rsid w:val="00F21262"/>
    <w:rsid w:val="00F2132E"/>
    <w:rsid w:val="00F229A4"/>
    <w:rsid w:val="00F230AA"/>
    <w:rsid w:val="00F23154"/>
    <w:rsid w:val="00F234EE"/>
    <w:rsid w:val="00F2373E"/>
    <w:rsid w:val="00F239F3"/>
    <w:rsid w:val="00F23C0A"/>
    <w:rsid w:val="00F23C4A"/>
    <w:rsid w:val="00F23F49"/>
    <w:rsid w:val="00F23FB0"/>
    <w:rsid w:val="00F24638"/>
    <w:rsid w:val="00F24A0A"/>
    <w:rsid w:val="00F24B7C"/>
    <w:rsid w:val="00F252F6"/>
    <w:rsid w:val="00F256CE"/>
    <w:rsid w:val="00F25726"/>
    <w:rsid w:val="00F257EC"/>
    <w:rsid w:val="00F259E2"/>
    <w:rsid w:val="00F25A7B"/>
    <w:rsid w:val="00F25BC1"/>
    <w:rsid w:val="00F25D2B"/>
    <w:rsid w:val="00F25F0C"/>
    <w:rsid w:val="00F262E2"/>
    <w:rsid w:val="00F26485"/>
    <w:rsid w:val="00F268DA"/>
    <w:rsid w:val="00F27157"/>
    <w:rsid w:val="00F2744E"/>
    <w:rsid w:val="00F27570"/>
    <w:rsid w:val="00F27AB0"/>
    <w:rsid w:val="00F27AE4"/>
    <w:rsid w:val="00F30279"/>
    <w:rsid w:val="00F302D5"/>
    <w:rsid w:val="00F30383"/>
    <w:rsid w:val="00F303B2"/>
    <w:rsid w:val="00F30500"/>
    <w:rsid w:val="00F30A79"/>
    <w:rsid w:val="00F30DB9"/>
    <w:rsid w:val="00F30E74"/>
    <w:rsid w:val="00F30F35"/>
    <w:rsid w:val="00F3101A"/>
    <w:rsid w:val="00F31226"/>
    <w:rsid w:val="00F31538"/>
    <w:rsid w:val="00F31C91"/>
    <w:rsid w:val="00F31D40"/>
    <w:rsid w:val="00F32041"/>
    <w:rsid w:val="00F3248C"/>
    <w:rsid w:val="00F327F7"/>
    <w:rsid w:val="00F32975"/>
    <w:rsid w:val="00F32D8F"/>
    <w:rsid w:val="00F32E14"/>
    <w:rsid w:val="00F32F12"/>
    <w:rsid w:val="00F331CD"/>
    <w:rsid w:val="00F3332C"/>
    <w:rsid w:val="00F33456"/>
    <w:rsid w:val="00F3490B"/>
    <w:rsid w:val="00F34B70"/>
    <w:rsid w:val="00F34E25"/>
    <w:rsid w:val="00F357BB"/>
    <w:rsid w:val="00F35863"/>
    <w:rsid w:val="00F358A8"/>
    <w:rsid w:val="00F358AC"/>
    <w:rsid w:val="00F35CA7"/>
    <w:rsid w:val="00F35CAD"/>
    <w:rsid w:val="00F365D1"/>
    <w:rsid w:val="00F3676E"/>
    <w:rsid w:val="00F3691C"/>
    <w:rsid w:val="00F37AB8"/>
    <w:rsid w:val="00F37ABF"/>
    <w:rsid w:val="00F401F8"/>
    <w:rsid w:val="00F404F8"/>
    <w:rsid w:val="00F40971"/>
    <w:rsid w:val="00F40AA9"/>
    <w:rsid w:val="00F40AE0"/>
    <w:rsid w:val="00F40D61"/>
    <w:rsid w:val="00F40DAF"/>
    <w:rsid w:val="00F40F37"/>
    <w:rsid w:val="00F41024"/>
    <w:rsid w:val="00F41181"/>
    <w:rsid w:val="00F412EB"/>
    <w:rsid w:val="00F415A6"/>
    <w:rsid w:val="00F418E5"/>
    <w:rsid w:val="00F41D6A"/>
    <w:rsid w:val="00F422F0"/>
    <w:rsid w:val="00F4253D"/>
    <w:rsid w:val="00F4274A"/>
    <w:rsid w:val="00F42C86"/>
    <w:rsid w:val="00F4302C"/>
    <w:rsid w:val="00F4309B"/>
    <w:rsid w:val="00F43654"/>
    <w:rsid w:val="00F43773"/>
    <w:rsid w:val="00F439A0"/>
    <w:rsid w:val="00F43AF4"/>
    <w:rsid w:val="00F43FE8"/>
    <w:rsid w:val="00F44230"/>
    <w:rsid w:val="00F44308"/>
    <w:rsid w:val="00F455E0"/>
    <w:rsid w:val="00F455F1"/>
    <w:rsid w:val="00F457A8"/>
    <w:rsid w:val="00F45919"/>
    <w:rsid w:val="00F459F9"/>
    <w:rsid w:val="00F45A9D"/>
    <w:rsid w:val="00F45B4D"/>
    <w:rsid w:val="00F45F0E"/>
    <w:rsid w:val="00F46167"/>
    <w:rsid w:val="00F463CA"/>
    <w:rsid w:val="00F46537"/>
    <w:rsid w:val="00F46B70"/>
    <w:rsid w:val="00F47D6F"/>
    <w:rsid w:val="00F501E0"/>
    <w:rsid w:val="00F50501"/>
    <w:rsid w:val="00F50805"/>
    <w:rsid w:val="00F50DCD"/>
    <w:rsid w:val="00F50E69"/>
    <w:rsid w:val="00F51454"/>
    <w:rsid w:val="00F51BB8"/>
    <w:rsid w:val="00F5215F"/>
    <w:rsid w:val="00F5232B"/>
    <w:rsid w:val="00F525D4"/>
    <w:rsid w:val="00F52644"/>
    <w:rsid w:val="00F52689"/>
    <w:rsid w:val="00F5294A"/>
    <w:rsid w:val="00F52D35"/>
    <w:rsid w:val="00F52DED"/>
    <w:rsid w:val="00F5301A"/>
    <w:rsid w:val="00F53499"/>
    <w:rsid w:val="00F53CD4"/>
    <w:rsid w:val="00F53E17"/>
    <w:rsid w:val="00F54602"/>
    <w:rsid w:val="00F546E2"/>
    <w:rsid w:val="00F54850"/>
    <w:rsid w:val="00F54D0B"/>
    <w:rsid w:val="00F54D0D"/>
    <w:rsid w:val="00F54DE9"/>
    <w:rsid w:val="00F550AA"/>
    <w:rsid w:val="00F5587B"/>
    <w:rsid w:val="00F55C8D"/>
    <w:rsid w:val="00F55F18"/>
    <w:rsid w:val="00F55F6B"/>
    <w:rsid w:val="00F561F4"/>
    <w:rsid w:val="00F5671A"/>
    <w:rsid w:val="00F56BDE"/>
    <w:rsid w:val="00F56D7A"/>
    <w:rsid w:val="00F56DA8"/>
    <w:rsid w:val="00F56E6E"/>
    <w:rsid w:val="00F56F0F"/>
    <w:rsid w:val="00F56FEC"/>
    <w:rsid w:val="00F573C9"/>
    <w:rsid w:val="00F5747D"/>
    <w:rsid w:val="00F578FE"/>
    <w:rsid w:val="00F60093"/>
    <w:rsid w:val="00F604FB"/>
    <w:rsid w:val="00F6083D"/>
    <w:rsid w:val="00F6096F"/>
    <w:rsid w:val="00F60CFE"/>
    <w:rsid w:val="00F60E45"/>
    <w:rsid w:val="00F60EEE"/>
    <w:rsid w:val="00F61726"/>
    <w:rsid w:val="00F61920"/>
    <w:rsid w:val="00F61CA1"/>
    <w:rsid w:val="00F61FCC"/>
    <w:rsid w:val="00F62042"/>
    <w:rsid w:val="00F62347"/>
    <w:rsid w:val="00F627E6"/>
    <w:rsid w:val="00F62979"/>
    <w:rsid w:val="00F629AD"/>
    <w:rsid w:val="00F6382A"/>
    <w:rsid w:val="00F642C4"/>
    <w:rsid w:val="00F644AA"/>
    <w:rsid w:val="00F64712"/>
    <w:rsid w:val="00F64C26"/>
    <w:rsid w:val="00F64C29"/>
    <w:rsid w:val="00F64D1A"/>
    <w:rsid w:val="00F64DB9"/>
    <w:rsid w:val="00F65652"/>
    <w:rsid w:val="00F657FA"/>
    <w:rsid w:val="00F66426"/>
    <w:rsid w:val="00F66870"/>
    <w:rsid w:val="00F669E6"/>
    <w:rsid w:val="00F669F7"/>
    <w:rsid w:val="00F66FB9"/>
    <w:rsid w:val="00F67CC9"/>
    <w:rsid w:val="00F67F3C"/>
    <w:rsid w:val="00F7058C"/>
    <w:rsid w:val="00F70871"/>
    <w:rsid w:val="00F70B17"/>
    <w:rsid w:val="00F70B53"/>
    <w:rsid w:val="00F71508"/>
    <w:rsid w:val="00F71872"/>
    <w:rsid w:val="00F71CF0"/>
    <w:rsid w:val="00F720AC"/>
    <w:rsid w:val="00F72708"/>
    <w:rsid w:val="00F72718"/>
    <w:rsid w:val="00F72B7E"/>
    <w:rsid w:val="00F73A44"/>
    <w:rsid w:val="00F7483C"/>
    <w:rsid w:val="00F74CF1"/>
    <w:rsid w:val="00F74EB2"/>
    <w:rsid w:val="00F7513F"/>
    <w:rsid w:val="00F75212"/>
    <w:rsid w:val="00F75385"/>
    <w:rsid w:val="00F75586"/>
    <w:rsid w:val="00F755DA"/>
    <w:rsid w:val="00F758F7"/>
    <w:rsid w:val="00F76598"/>
    <w:rsid w:val="00F76DF6"/>
    <w:rsid w:val="00F77ADC"/>
    <w:rsid w:val="00F77EA9"/>
    <w:rsid w:val="00F77FD9"/>
    <w:rsid w:val="00F80652"/>
    <w:rsid w:val="00F80E1B"/>
    <w:rsid w:val="00F8151E"/>
    <w:rsid w:val="00F8170E"/>
    <w:rsid w:val="00F817F0"/>
    <w:rsid w:val="00F818A6"/>
    <w:rsid w:val="00F81ADB"/>
    <w:rsid w:val="00F81D46"/>
    <w:rsid w:val="00F81F21"/>
    <w:rsid w:val="00F81F63"/>
    <w:rsid w:val="00F81FFE"/>
    <w:rsid w:val="00F82032"/>
    <w:rsid w:val="00F82341"/>
    <w:rsid w:val="00F82489"/>
    <w:rsid w:val="00F8306A"/>
    <w:rsid w:val="00F83572"/>
    <w:rsid w:val="00F84473"/>
    <w:rsid w:val="00F84865"/>
    <w:rsid w:val="00F84880"/>
    <w:rsid w:val="00F85163"/>
    <w:rsid w:val="00F8521F"/>
    <w:rsid w:val="00F85358"/>
    <w:rsid w:val="00F8688F"/>
    <w:rsid w:val="00F869FD"/>
    <w:rsid w:val="00F86EBB"/>
    <w:rsid w:val="00F872E2"/>
    <w:rsid w:val="00F872EF"/>
    <w:rsid w:val="00F874E5"/>
    <w:rsid w:val="00F87763"/>
    <w:rsid w:val="00F87926"/>
    <w:rsid w:val="00F87A9C"/>
    <w:rsid w:val="00F87B32"/>
    <w:rsid w:val="00F87CBA"/>
    <w:rsid w:val="00F90AC1"/>
    <w:rsid w:val="00F90CA0"/>
    <w:rsid w:val="00F91467"/>
    <w:rsid w:val="00F91940"/>
    <w:rsid w:val="00F91B8B"/>
    <w:rsid w:val="00F91E50"/>
    <w:rsid w:val="00F924BA"/>
    <w:rsid w:val="00F924DC"/>
    <w:rsid w:val="00F927D4"/>
    <w:rsid w:val="00F92E99"/>
    <w:rsid w:val="00F93273"/>
    <w:rsid w:val="00F93384"/>
    <w:rsid w:val="00F933FF"/>
    <w:rsid w:val="00F9352A"/>
    <w:rsid w:val="00F9369E"/>
    <w:rsid w:val="00F9389A"/>
    <w:rsid w:val="00F93988"/>
    <w:rsid w:val="00F9401D"/>
    <w:rsid w:val="00F941CA"/>
    <w:rsid w:val="00F94530"/>
    <w:rsid w:val="00F946F6"/>
    <w:rsid w:val="00F95306"/>
    <w:rsid w:val="00F954DF"/>
    <w:rsid w:val="00F9568F"/>
    <w:rsid w:val="00F9578C"/>
    <w:rsid w:val="00F957C9"/>
    <w:rsid w:val="00F95856"/>
    <w:rsid w:val="00F95991"/>
    <w:rsid w:val="00F95DF7"/>
    <w:rsid w:val="00F95E53"/>
    <w:rsid w:val="00F96506"/>
    <w:rsid w:val="00F96622"/>
    <w:rsid w:val="00F975CC"/>
    <w:rsid w:val="00F979F6"/>
    <w:rsid w:val="00F97CF7"/>
    <w:rsid w:val="00F97E5E"/>
    <w:rsid w:val="00FA0040"/>
    <w:rsid w:val="00FA018E"/>
    <w:rsid w:val="00FA04B7"/>
    <w:rsid w:val="00FA066A"/>
    <w:rsid w:val="00FA1056"/>
    <w:rsid w:val="00FA12C3"/>
    <w:rsid w:val="00FA1497"/>
    <w:rsid w:val="00FA17A7"/>
    <w:rsid w:val="00FA1BED"/>
    <w:rsid w:val="00FA1D76"/>
    <w:rsid w:val="00FA1EA5"/>
    <w:rsid w:val="00FA2533"/>
    <w:rsid w:val="00FA2CE8"/>
    <w:rsid w:val="00FA39C7"/>
    <w:rsid w:val="00FA3CBC"/>
    <w:rsid w:val="00FA40AE"/>
    <w:rsid w:val="00FA4146"/>
    <w:rsid w:val="00FA49CB"/>
    <w:rsid w:val="00FA4B5E"/>
    <w:rsid w:val="00FA4C0A"/>
    <w:rsid w:val="00FA4CCB"/>
    <w:rsid w:val="00FA4CFB"/>
    <w:rsid w:val="00FA4D21"/>
    <w:rsid w:val="00FA53FE"/>
    <w:rsid w:val="00FA583C"/>
    <w:rsid w:val="00FA58DA"/>
    <w:rsid w:val="00FA5B81"/>
    <w:rsid w:val="00FA6045"/>
    <w:rsid w:val="00FA61F1"/>
    <w:rsid w:val="00FA65AB"/>
    <w:rsid w:val="00FA675B"/>
    <w:rsid w:val="00FA6AC0"/>
    <w:rsid w:val="00FA6C8C"/>
    <w:rsid w:val="00FA6CC2"/>
    <w:rsid w:val="00FA704F"/>
    <w:rsid w:val="00FA70CE"/>
    <w:rsid w:val="00FA71AD"/>
    <w:rsid w:val="00FA7298"/>
    <w:rsid w:val="00FA7400"/>
    <w:rsid w:val="00FA7ED3"/>
    <w:rsid w:val="00FB00AB"/>
    <w:rsid w:val="00FB0222"/>
    <w:rsid w:val="00FB0A45"/>
    <w:rsid w:val="00FB0E36"/>
    <w:rsid w:val="00FB13EC"/>
    <w:rsid w:val="00FB16DA"/>
    <w:rsid w:val="00FB1BC5"/>
    <w:rsid w:val="00FB1CCC"/>
    <w:rsid w:val="00FB1E88"/>
    <w:rsid w:val="00FB2051"/>
    <w:rsid w:val="00FB20F8"/>
    <w:rsid w:val="00FB21BC"/>
    <w:rsid w:val="00FB2728"/>
    <w:rsid w:val="00FB2886"/>
    <w:rsid w:val="00FB2B78"/>
    <w:rsid w:val="00FB2DA3"/>
    <w:rsid w:val="00FB3138"/>
    <w:rsid w:val="00FB31AA"/>
    <w:rsid w:val="00FB3264"/>
    <w:rsid w:val="00FB37C1"/>
    <w:rsid w:val="00FB396B"/>
    <w:rsid w:val="00FB3C17"/>
    <w:rsid w:val="00FB4107"/>
    <w:rsid w:val="00FB4139"/>
    <w:rsid w:val="00FB41DC"/>
    <w:rsid w:val="00FB455A"/>
    <w:rsid w:val="00FB4A16"/>
    <w:rsid w:val="00FB4B5E"/>
    <w:rsid w:val="00FB5068"/>
    <w:rsid w:val="00FB50B4"/>
    <w:rsid w:val="00FB50DB"/>
    <w:rsid w:val="00FB512E"/>
    <w:rsid w:val="00FB52A0"/>
    <w:rsid w:val="00FB5621"/>
    <w:rsid w:val="00FB569A"/>
    <w:rsid w:val="00FB5A73"/>
    <w:rsid w:val="00FB5BAC"/>
    <w:rsid w:val="00FB5DCB"/>
    <w:rsid w:val="00FB74C1"/>
    <w:rsid w:val="00FB75DB"/>
    <w:rsid w:val="00FC068F"/>
    <w:rsid w:val="00FC0754"/>
    <w:rsid w:val="00FC0B2E"/>
    <w:rsid w:val="00FC0DC8"/>
    <w:rsid w:val="00FC0FDE"/>
    <w:rsid w:val="00FC15B1"/>
    <w:rsid w:val="00FC18DF"/>
    <w:rsid w:val="00FC24B1"/>
    <w:rsid w:val="00FC2ED2"/>
    <w:rsid w:val="00FC3675"/>
    <w:rsid w:val="00FC3A26"/>
    <w:rsid w:val="00FC3C50"/>
    <w:rsid w:val="00FC45DC"/>
    <w:rsid w:val="00FC498C"/>
    <w:rsid w:val="00FC51C2"/>
    <w:rsid w:val="00FC543F"/>
    <w:rsid w:val="00FC558B"/>
    <w:rsid w:val="00FC55B4"/>
    <w:rsid w:val="00FC581A"/>
    <w:rsid w:val="00FC58BF"/>
    <w:rsid w:val="00FC58D3"/>
    <w:rsid w:val="00FC58E0"/>
    <w:rsid w:val="00FC5BF3"/>
    <w:rsid w:val="00FC5F20"/>
    <w:rsid w:val="00FC60B0"/>
    <w:rsid w:val="00FC613C"/>
    <w:rsid w:val="00FC65EF"/>
    <w:rsid w:val="00FC6668"/>
    <w:rsid w:val="00FC6E40"/>
    <w:rsid w:val="00FC6E78"/>
    <w:rsid w:val="00FC6ED1"/>
    <w:rsid w:val="00FC706C"/>
    <w:rsid w:val="00FC77BA"/>
    <w:rsid w:val="00FC79E4"/>
    <w:rsid w:val="00FC7C18"/>
    <w:rsid w:val="00FC7CD8"/>
    <w:rsid w:val="00FD03BA"/>
    <w:rsid w:val="00FD0875"/>
    <w:rsid w:val="00FD0A3D"/>
    <w:rsid w:val="00FD0A81"/>
    <w:rsid w:val="00FD0B46"/>
    <w:rsid w:val="00FD0E96"/>
    <w:rsid w:val="00FD14E7"/>
    <w:rsid w:val="00FD1A9B"/>
    <w:rsid w:val="00FD219F"/>
    <w:rsid w:val="00FD22B2"/>
    <w:rsid w:val="00FD2DAC"/>
    <w:rsid w:val="00FD3273"/>
    <w:rsid w:val="00FD3B22"/>
    <w:rsid w:val="00FD3B66"/>
    <w:rsid w:val="00FD3DC8"/>
    <w:rsid w:val="00FD3E93"/>
    <w:rsid w:val="00FD3EB1"/>
    <w:rsid w:val="00FD400F"/>
    <w:rsid w:val="00FD4070"/>
    <w:rsid w:val="00FD44EF"/>
    <w:rsid w:val="00FD4671"/>
    <w:rsid w:val="00FD483B"/>
    <w:rsid w:val="00FD4B4B"/>
    <w:rsid w:val="00FD4EB9"/>
    <w:rsid w:val="00FD4F65"/>
    <w:rsid w:val="00FD4FA7"/>
    <w:rsid w:val="00FD5414"/>
    <w:rsid w:val="00FD563B"/>
    <w:rsid w:val="00FD5C5B"/>
    <w:rsid w:val="00FD6673"/>
    <w:rsid w:val="00FD6FA5"/>
    <w:rsid w:val="00FD7C79"/>
    <w:rsid w:val="00FE002A"/>
    <w:rsid w:val="00FE03FF"/>
    <w:rsid w:val="00FE0440"/>
    <w:rsid w:val="00FE0812"/>
    <w:rsid w:val="00FE0D29"/>
    <w:rsid w:val="00FE0DE3"/>
    <w:rsid w:val="00FE0E58"/>
    <w:rsid w:val="00FE156D"/>
    <w:rsid w:val="00FE1CD2"/>
    <w:rsid w:val="00FE2613"/>
    <w:rsid w:val="00FE2741"/>
    <w:rsid w:val="00FE2C97"/>
    <w:rsid w:val="00FE2FCA"/>
    <w:rsid w:val="00FE3246"/>
    <w:rsid w:val="00FE3602"/>
    <w:rsid w:val="00FE3738"/>
    <w:rsid w:val="00FE3846"/>
    <w:rsid w:val="00FE3983"/>
    <w:rsid w:val="00FE39C5"/>
    <w:rsid w:val="00FE3CCD"/>
    <w:rsid w:val="00FE3EC9"/>
    <w:rsid w:val="00FE4224"/>
    <w:rsid w:val="00FE4236"/>
    <w:rsid w:val="00FE425B"/>
    <w:rsid w:val="00FE4390"/>
    <w:rsid w:val="00FE44FA"/>
    <w:rsid w:val="00FE4AF0"/>
    <w:rsid w:val="00FE4CE6"/>
    <w:rsid w:val="00FE4E5F"/>
    <w:rsid w:val="00FE4FB5"/>
    <w:rsid w:val="00FE541B"/>
    <w:rsid w:val="00FE5672"/>
    <w:rsid w:val="00FE5681"/>
    <w:rsid w:val="00FE58F8"/>
    <w:rsid w:val="00FE596A"/>
    <w:rsid w:val="00FE5D44"/>
    <w:rsid w:val="00FE5E70"/>
    <w:rsid w:val="00FE5EE9"/>
    <w:rsid w:val="00FE6738"/>
    <w:rsid w:val="00FE69A8"/>
    <w:rsid w:val="00FE6A74"/>
    <w:rsid w:val="00FE6AA7"/>
    <w:rsid w:val="00FE6B77"/>
    <w:rsid w:val="00FE6D22"/>
    <w:rsid w:val="00FE7013"/>
    <w:rsid w:val="00FE71C3"/>
    <w:rsid w:val="00FE72FD"/>
    <w:rsid w:val="00FE74C1"/>
    <w:rsid w:val="00FE77BD"/>
    <w:rsid w:val="00FE7EA6"/>
    <w:rsid w:val="00FE7F3F"/>
    <w:rsid w:val="00FF00C0"/>
    <w:rsid w:val="00FF0113"/>
    <w:rsid w:val="00FF037E"/>
    <w:rsid w:val="00FF1060"/>
    <w:rsid w:val="00FF1324"/>
    <w:rsid w:val="00FF16D3"/>
    <w:rsid w:val="00FF1C43"/>
    <w:rsid w:val="00FF1D3F"/>
    <w:rsid w:val="00FF2329"/>
    <w:rsid w:val="00FF2576"/>
    <w:rsid w:val="00FF2670"/>
    <w:rsid w:val="00FF29F4"/>
    <w:rsid w:val="00FF2B8A"/>
    <w:rsid w:val="00FF2C47"/>
    <w:rsid w:val="00FF2CCB"/>
    <w:rsid w:val="00FF31A2"/>
    <w:rsid w:val="00FF3225"/>
    <w:rsid w:val="00FF3353"/>
    <w:rsid w:val="00FF3743"/>
    <w:rsid w:val="00FF383A"/>
    <w:rsid w:val="00FF3B70"/>
    <w:rsid w:val="00FF4400"/>
    <w:rsid w:val="00FF47AD"/>
    <w:rsid w:val="00FF56C8"/>
    <w:rsid w:val="00FF5978"/>
    <w:rsid w:val="00FF5BAD"/>
    <w:rsid w:val="00FF5FF7"/>
    <w:rsid w:val="00FF646C"/>
    <w:rsid w:val="00FF6534"/>
    <w:rsid w:val="00FF6609"/>
    <w:rsid w:val="00FF670E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63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0CDF"/>
    <w:pPr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454C62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4C62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0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2</Pages>
  <Words>693</Words>
  <Characters>3953</Characters>
  <Application>Microsoft Office Outlook</Application>
  <DocSecurity>0</DocSecurity>
  <Lines>0</Lines>
  <Paragraphs>0</Paragraphs>
  <ScaleCrop>false</ScaleCrop>
  <Company>zsko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Samsonov</dc:creator>
  <cp:keywords/>
  <dc:description/>
  <cp:lastModifiedBy>Пользователь Windows</cp:lastModifiedBy>
  <cp:revision>26</cp:revision>
  <cp:lastPrinted>2017-11-09T02:14:00Z</cp:lastPrinted>
  <dcterms:created xsi:type="dcterms:W3CDTF">2013-12-02T08:02:00Z</dcterms:created>
  <dcterms:modified xsi:type="dcterms:W3CDTF">2017-11-09T03:24:00Z</dcterms:modified>
</cp:coreProperties>
</file>